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1737430D" w:rsidR="00B208FF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A94E32">
        <w:rPr>
          <w:rFonts w:eastAsia="MS Mincho" w:cs="Arial"/>
          <w:b/>
          <w:sz w:val="24"/>
          <w:szCs w:val="24"/>
          <w:lang w:eastAsia="ja-JP"/>
        </w:rPr>
        <w:tab/>
      </w:r>
      <w:r w:rsidRPr="00A94E32">
        <w:rPr>
          <w:rFonts w:eastAsia="MS Mincho" w:cs="Arial"/>
          <w:b/>
          <w:sz w:val="24"/>
          <w:szCs w:val="24"/>
          <w:lang w:eastAsia="ja-JP"/>
        </w:rPr>
        <w:t>S1-2</w:t>
      </w:r>
      <w:r w:rsidR="001102DE" w:rsidRPr="00A94E32">
        <w:rPr>
          <w:rFonts w:eastAsia="MS Mincho" w:cs="Arial"/>
          <w:b/>
          <w:sz w:val="24"/>
          <w:szCs w:val="24"/>
          <w:lang w:eastAsia="ja-JP"/>
        </w:rPr>
        <w:t>5</w:t>
      </w:r>
      <w:r w:rsidR="00566BD3">
        <w:rPr>
          <w:rFonts w:eastAsia="MS Mincho" w:cs="Arial"/>
          <w:b/>
          <w:sz w:val="24"/>
          <w:szCs w:val="24"/>
          <w:lang w:eastAsia="ja-JP"/>
        </w:rPr>
        <w:t>2</w:t>
      </w:r>
      <w:r w:rsidR="00A349AC">
        <w:rPr>
          <w:rFonts w:eastAsia="MS Mincho" w:cs="Arial"/>
          <w:b/>
          <w:sz w:val="24"/>
          <w:szCs w:val="24"/>
          <w:lang w:eastAsia="ja-JP"/>
        </w:rPr>
        <w:t>906</w:t>
      </w:r>
    </w:p>
    <w:p w14:paraId="0FEBC1DE" w14:textId="7B9F72F7" w:rsidR="000924E4" w:rsidRPr="00835D67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A90F16">
        <w:rPr>
          <w:rFonts w:eastAsia="MS Mincho" w:cs="Arial"/>
          <w:b/>
          <w:sz w:val="24"/>
          <w:szCs w:val="24"/>
          <w:lang w:eastAsia="ja-JP"/>
        </w:rPr>
        <w:t>1</w:t>
      </w:r>
      <w:r w:rsidR="00DF496C">
        <w:rPr>
          <w:rFonts w:eastAsia="MS Mincho" w:cs="Arial"/>
          <w:b/>
          <w:sz w:val="24"/>
          <w:szCs w:val="24"/>
          <w:lang w:eastAsia="ja-JP"/>
        </w:rPr>
        <w:t>9</w:t>
      </w:r>
      <w:r w:rsidRPr="00A90F16">
        <w:rPr>
          <w:rFonts w:eastAsia="MS Mincho" w:cs="Arial"/>
          <w:b/>
          <w:sz w:val="24"/>
          <w:szCs w:val="24"/>
          <w:lang w:eastAsia="ja-JP"/>
        </w:rPr>
        <w:t>-2</w:t>
      </w:r>
      <w:r w:rsidR="00DF496C">
        <w:rPr>
          <w:rFonts w:eastAsia="MS Mincho" w:cs="Arial"/>
          <w:b/>
          <w:sz w:val="24"/>
          <w:szCs w:val="24"/>
          <w:lang w:eastAsia="ja-JP"/>
        </w:rPr>
        <w:t>3</w:t>
      </w:r>
      <w:r w:rsidRPr="00A90F16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="00DF496C">
        <w:rPr>
          <w:rFonts w:eastAsia="MS Mincho" w:cs="Arial"/>
          <w:b/>
          <w:sz w:val="24"/>
          <w:szCs w:val="24"/>
          <w:lang w:eastAsia="ja-JP"/>
        </w:rPr>
        <w:t>May</w:t>
      </w:r>
      <w:r>
        <w:rPr>
          <w:rFonts w:eastAsia="MS Mincho" w:cs="Arial"/>
          <w:b/>
          <w:sz w:val="24"/>
          <w:szCs w:val="24"/>
          <w:lang w:eastAsia="ja-JP"/>
        </w:rPr>
        <w:t xml:space="preserve"> 2025, </w:t>
      </w:r>
      <w:r w:rsidR="00DF496C">
        <w:rPr>
          <w:rFonts w:eastAsia="MS Mincho" w:cs="Arial"/>
          <w:b/>
          <w:sz w:val="24"/>
          <w:szCs w:val="24"/>
          <w:lang w:eastAsia="ja-JP"/>
        </w:rPr>
        <w:t>Fukuoka</w:t>
      </w:r>
      <w:r>
        <w:rPr>
          <w:rFonts w:eastAsia="MS Mincho" w:cs="Arial"/>
          <w:b/>
          <w:sz w:val="24"/>
          <w:szCs w:val="24"/>
          <w:lang w:eastAsia="ja-JP"/>
        </w:rPr>
        <w:t xml:space="preserve">, </w:t>
      </w:r>
      <w:r w:rsidR="00DF496C">
        <w:rPr>
          <w:rFonts w:eastAsia="MS Mincho" w:cs="Arial"/>
          <w:b/>
          <w:sz w:val="24"/>
          <w:szCs w:val="24"/>
          <w:lang w:eastAsia="ja-JP"/>
        </w:rPr>
        <w:t>Japan</w:t>
      </w:r>
      <w:r w:rsidR="00835D67" w:rsidRPr="00FA4F19">
        <w:rPr>
          <w:rFonts w:eastAsia="MS Mincho" w:cs="Arial"/>
          <w:b/>
          <w:sz w:val="24"/>
          <w:szCs w:val="24"/>
          <w:lang w:eastAsia="ja-JP"/>
        </w:rPr>
        <w:tab/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E182268" w14:textId="4270B274" w:rsidR="00B97543" w:rsidRDefault="00B97543" w:rsidP="00B9754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1086"/>
      <w:bookmarkStart w:id="4" w:name="OLE_LINK3"/>
      <w:bookmarkStart w:id="5" w:name="OLE_LINK4"/>
      <w:bookmarkEnd w:id="2"/>
      <w:r w:rsidRPr="00C86750">
        <w:rPr>
          <w:rFonts w:eastAsia="Times New Roman" w:cs="Arial"/>
          <w:sz w:val="22"/>
          <w:szCs w:val="20"/>
          <w:lang w:eastAsia="ar-SA"/>
        </w:rPr>
        <w:t>Agenda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r w:rsidRPr="00C86750">
        <w:rPr>
          <w:rFonts w:eastAsia="Times New Roman" w:cs="Arial"/>
          <w:sz w:val="22"/>
          <w:szCs w:val="20"/>
          <w:lang w:eastAsia="ar-SA"/>
        </w:rPr>
        <w:t>Drafting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  <w:bookmarkEnd w:id="3"/>
      <w:r>
        <w:rPr>
          <w:rFonts w:eastAsia="Times New Roman" w:cs="Arial"/>
          <w:sz w:val="22"/>
          <w:szCs w:val="20"/>
          <w:lang w:eastAsia="ar-SA"/>
        </w:rPr>
        <w:t>Massive + Others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</w:p>
    <w:p w14:paraId="4EECA19C" w14:textId="77777777" w:rsidR="00B97543" w:rsidRPr="00CC1E3B" w:rsidRDefault="00B97543" w:rsidP="00B9754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  <w:t>1</w:t>
      </w:r>
      <w:r>
        <w:rPr>
          <w:rFonts w:eastAsia="Times New Roman" w:cs="Arial"/>
          <w:sz w:val="22"/>
          <w:szCs w:val="20"/>
          <w:lang w:val="fr-FR" w:eastAsia="ar-SA"/>
        </w:rPr>
        <w:t>0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</w:p>
    <w:p w14:paraId="6700AF7E" w14:textId="77777777" w:rsidR="00B97543" w:rsidRPr="00CC1E3B" w:rsidRDefault="00B97543" w:rsidP="00B97543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4"/>
      <w:bookmarkEnd w:id="5"/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bookmarkStart w:id="6" w:name="_Hlk198311362"/>
      <w:r>
        <w:rPr>
          <w:rFonts w:eastAsia="Times New Roman" w:cs="Arial"/>
          <w:sz w:val="22"/>
          <w:szCs w:val="20"/>
          <w:lang w:val="fr-FR" w:eastAsia="ar-SA"/>
        </w:rPr>
        <w:t>Drafting Session</w:t>
      </w:r>
      <w:r w:rsidRPr="00CC1E3B">
        <w:rPr>
          <w:rFonts w:eastAsia="Times New Roman" w:cs="Arial"/>
          <w:sz w:val="22"/>
          <w:szCs w:val="20"/>
          <w:lang w:val="fr-FR" w:eastAsia="ar-SA"/>
        </w:rPr>
        <w:t xml:space="preserve"> </w:t>
      </w:r>
      <w:bookmarkEnd w:id="6"/>
      <w:r w:rsidRPr="00CC1E3B">
        <w:rPr>
          <w:rFonts w:eastAsia="Times New Roman" w:cs="Arial"/>
          <w:sz w:val="22"/>
          <w:szCs w:val="20"/>
          <w:lang w:val="fr-FR" w:eastAsia="ar-SA"/>
        </w:rPr>
        <w:t>Chair</w:t>
      </w:r>
      <w:r>
        <w:rPr>
          <w:rFonts w:eastAsia="Times New Roman" w:cs="Arial"/>
          <w:sz w:val="22"/>
          <w:szCs w:val="20"/>
          <w:lang w:val="fr-FR" w:eastAsia="ar-SA"/>
        </w:rPr>
        <w:t>man</w:t>
      </w:r>
    </w:p>
    <w:p w14:paraId="20595C1A" w14:textId="777A3A36" w:rsidR="00B97543" w:rsidRPr="00CC1E3B" w:rsidRDefault="00B97543" w:rsidP="005B3C3E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5B3C3E">
        <w:rPr>
          <w:rFonts w:eastAsia="Times New Roman" w:cs="Arial"/>
          <w:sz w:val="22"/>
          <w:szCs w:val="20"/>
          <w:lang w:val="fr-FR" w:eastAsia="ar-SA"/>
        </w:rPr>
        <w:t xml:space="preserve">Jesus Martin, </w:t>
      </w:r>
      <w:proofErr w:type="spellStart"/>
      <w:r w:rsidR="005B3C3E">
        <w:rPr>
          <w:rFonts w:eastAsia="Times New Roman" w:cs="Arial"/>
          <w:sz w:val="22"/>
          <w:szCs w:val="20"/>
          <w:lang w:val="fr-FR" w:eastAsia="ar-SA"/>
        </w:rPr>
        <w:t>jesusmaria.martingarcia</w:t>
      </w:r>
      <w:proofErr w:type="spellEnd"/>
      <w:r w:rsidR="005B3C3E">
        <w:rPr>
          <w:rFonts w:eastAsia="Times New Roman" w:cs="Arial"/>
          <w:sz w:val="22"/>
          <w:szCs w:val="20"/>
          <w:lang w:val="fr-FR" w:eastAsia="ar-SA"/>
        </w:rPr>
        <w:t xml:space="preserve"> at telefonica.com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6FD8B89" w14:textId="77777777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7DEBCDE" w14:textId="76165B31" w:rsidR="00CF2228" w:rsidRDefault="00CF2228" w:rsidP="00CF2228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/</w:t>
      </w:r>
      <w:proofErr w:type="spellStart"/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BreakOut</w:t>
      </w:r>
      <w:proofErr w:type="spellEnd"/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: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 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303 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(</w:t>
      </w:r>
      <w:r w:rsidR="007E69E2"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3rd floo</w:t>
      </w:r>
      <w:r w:rsid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r)</w:t>
      </w:r>
    </w:p>
    <w:p w14:paraId="67007008" w14:textId="62D6006E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210 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(</w:t>
      </w:r>
      <w:r w:rsidR="007E69E2" w:rsidRPr="007E69E2">
        <w:rPr>
          <w:rFonts w:eastAsia="Arial Unicode MS" w:cs="Arial"/>
          <w:color w:val="00B050"/>
          <w:sz w:val="24"/>
          <w:szCs w:val="24"/>
          <w:lang w:eastAsia="ar-SA"/>
        </w:rPr>
        <w:t>2nd floor</w:t>
      </w:r>
      <w:r w:rsidR="007E69E2">
        <w:rPr>
          <w:rFonts w:eastAsia="Arial Unicode MS" w:cs="Arial"/>
          <w:color w:val="00B050"/>
          <w:sz w:val="24"/>
          <w:szCs w:val="24"/>
          <w:lang w:eastAsia="ar-SA"/>
        </w:rPr>
        <w:t>)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661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704"/>
        <w:gridCol w:w="2776"/>
        <w:gridCol w:w="2776"/>
      </w:tblGrid>
      <w:tr w:rsidR="00285C42" w:rsidRPr="00015298" w14:paraId="03DD2535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285C42" w:rsidRPr="00015298" w:rsidRDefault="00285C42" w:rsidP="006A0FC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285C42" w:rsidRPr="00015298" w:rsidRDefault="00285C42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77777777" w:rsidR="00285C42" w:rsidRPr="00015298" w:rsidRDefault="00285C42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77777777" w:rsidR="00285C42" w:rsidRPr="00015298" w:rsidRDefault="00285C42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285C42" w:rsidRPr="00AB0F3E" w14:paraId="78A49DD1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D39527" w14:textId="77777777" w:rsidR="00285C42" w:rsidRPr="00AB0F3E" w:rsidRDefault="00285C42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03410EA" w14:textId="77777777" w:rsidR="00285C42" w:rsidRPr="00415AA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9AFC2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4"/>
                <w:lang w:eastAsia="ar-SA"/>
              </w:rPr>
              <w:t>SA1 chair election – 1</w:t>
            </w:r>
            <w:proofErr w:type="gramStart"/>
            <w:r w:rsidRPr="00A65AF8">
              <w:rPr>
                <w:rFonts w:eastAsia="Times New Roman" w:cs="Arial"/>
                <w:b/>
                <w:sz w:val="20"/>
                <w:szCs w:val="24"/>
                <w:vertAlign w:val="superscript"/>
                <w:lang w:eastAsia="ar-SA"/>
              </w:rPr>
              <w:t>st</w:t>
            </w:r>
            <w:r>
              <w:rPr>
                <w:rFonts w:eastAsia="Times New Roman" w:cs="Arial"/>
                <w:b/>
                <w:sz w:val="20"/>
                <w:szCs w:val="24"/>
                <w:lang w:eastAsia="ar-SA"/>
              </w:rPr>
              <w:t xml:space="preserve">  ballot</w:t>
            </w:r>
            <w:proofErr w:type="gramEnd"/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587BA4" w14:textId="77777777" w:rsidR="00285C42" w:rsidRPr="00480F43" w:rsidRDefault="00285C42" w:rsidP="006A0F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</w:tr>
      <w:tr w:rsidR="00285C42" w:rsidRPr="00015298" w14:paraId="56378E6E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E476085" w14:textId="77777777" w:rsidR="00285C42" w:rsidRPr="00AB0F3E" w:rsidRDefault="00285C42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2D8E2CF" w14:textId="77777777" w:rsidR="00285C42" w:rsidRPr="00AB0F3E" w:rsidRDefault="00285C42" w:rsidP="006A0FC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581FCB6" w14:textId="77777777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C89FF7" w14:textId="77777777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6D85EE1" w14:textId="77777777" w:rsidR="00285C42" w:rsidRPr="0077447F" w:rsidRDefault="00285C42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492042BB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5ACDEF1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3F1A9AF" w14:textId="5FB10805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Massive + 8.1.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9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Others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0741DD" w14:textId="77777777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45BCC06B" w14:textId="77777777" w:rsidR="00285C42" w:rsidRPr="0077447F" w:rsidRDefault="00285C42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217139B3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0FBF520F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9BBCE9C" w14:textId="7DAFAAA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Massive + 8.1.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9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Others</w:t>
            </w:r>
          </w:p>
        </w:tc>
      </w:tr>
      <w:tr w:rsidR="00285C42" w:rsidRPr="00AB0F3E" w14:paraId="70D81FCB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5FF864" w14:textId="77777777" w:rsidR="00285C42" w:rsidRPr="00AB0F3E" w:rsidRDefault="00285C42" w:rsidP="006A0FC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450A0BE" w14:textId="77777777" w:rsidR="00285C42" w:rsidRPr="00415AA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3381EC" w14:textId="77777777" w:rsidR="00285C42" w:rsidRPr="00415AA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0C1FF7" w14:textId="77777777" w:rsidR="00285C42" w:rsidRPr="00415AA2" w:rsidRDefault="00285C42" w:rsidP="006A0FC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285C42" w:rsidRPr="00015298" w14:paraId="6B33D8EE" w14:textId="77777777" w:rsidTr="00285C42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48AEE0" w14:textId="77777777" w:rsidR="00285C42" w:rsidRPr="00AB0F3E" w:rsidRDefault="00285C42" w:rsidP="006A0FC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E97DC3B" w14:textId="77777777" w:rsidR="00285C42" w:rsidRPr="00AB0F3E" w:rsidRDefault="00285C42" w:rsidP="006A0FC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2E895DC" w14:textId="77777777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FC9C4E7" w14:textId="77777777" w:rsidR="00285C42" w:rsidRPr="00541045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szCs w:val="28"/>
                <w:lang w:eastAsia="ja-JP"/>
              </w:rPr>
            </w:pPr>
            <w:r w:rsidRPr="00541045">
              <w:rPr>
                <w:rFonts w:eastAsia="MS Mincho" w:cs="Arial"/>
                <w:b/>
                <w:bCs/>
                <w:color w:val="000000"/>
                <w:kern w:val="24"/>
                <w:sz w:val="22"/>
                <w:szCs w:val="28"/>
                <w:lang w:eastAsia="ja-JP"/>
              </w:rPr>
              <w:t>MMS</w:t>
            </w:r>
          </w:p>
          <w:p w14:paraId="7A93C3A8" w14:textId="77777777" w:rsidR="00285C42" w:rsidRPr="00BD4335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lang w:eastAsia="ja-JP"/>
              </w:rPr>
            </w:pPr>
            <w:r w:rsidRPr="00541045">
              <w:rPr>
                <w:rFonts w:eastAsia="MS Mincho" w:cs="Arial"/>
                <w:bCs/>
                <w:color w:val="000000"/>
                <w:kern w:val="24"/>
                <w:sz w:val="22"/>
                <w:szCs w:val="28"/>
                <w:lang w:eastAsia="ja-JP"/>
              </w:rPr>
              <w:t>(18:30)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1C5FA0C" w14:textId="77777777" w:rsidR="00285C42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752EAB2D" w14:textId="77777777" w:rsidR="00285C42" w:rsidRPr="0077447F" w:rsidRDefault="00285C42" w:rsidP="00E676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  <w:proofErr w:type="gramStart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3</w:t>
            </w:r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 AI</w:t>
            </w:r>
            <w:proofErr w:type="gramEnd"/>
            <w:r w:rsidRPr="0077447F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 xml:space="preserve"> </w:t>
            </w:r>
          </w:p>
          <w:p w14:paraId="3ACCCAB9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5D89FF3C" w14:textId="77777777" w:rsidR="00285C42" w:rsidRPr="00480F43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12118D72" w14:textId="7CACE1F3" w:rsidR="00285C42" w:rsidRPr="008D3CDA" w:rsidRDefault="00285C42" w:rsidP="006A0FC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7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Massive + 8.1.</w:t>
            </w:r>
            <w:r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>9</w:t>
            </w: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Others</w:t>
            </w:r>
          </w:p>
        </w:tc>
      </w:tr>
      <w:bookmarkEnd w:id="7"/>
    </w:tbl>
    <w:p w14:paraId="77802682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32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482"/>
        <w:gridCol w:w="116"/>
        <w:gridCol w:w="984"/>
        <w:gridCol w:w="116"/>
        <w:gridCol w:w="2436"/>
        <w:gridCol w:w="116"/>
        <w:gridCol w:w="4142"/>
        <w:gridCol w:w="116"/>
        <w:gridCol w:w="2152"/>
        <w:gridCol w:w="116"/>
        <w:gridCol w:w="3544"/>
      </w:tblGrid>
      <w:tr w:rsidR="003E1585" w:rsidRPr="00745D37" w14:paraId="61A4F719" w14:textId="77777777" w:rsidTr="00E94FC9">
        <w:trPr>
          <w:trHeight w:val="141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ED5364" w14:textId="58F99FCE" w:rsidR="003E1585" w:rsidRDefault="003E1585" w:rsidP="00E94FC9">
            <w:pPr>
              <w:pStyle w:val="Ttulo2"/>
            </w:pPr>
            <w:r>
              <w:t>Massive Communication</w:t>
            </w:r>
          </w:p>
        </w:tc>
      </w:tr>
      <w:tr w:rsidR="00CE2B0F" w:rsidRPr="00BC04B8" w14:paraId="7BA40163" w14:textId="77777777" w:rsidTr="003C2859">
        <w:trPr>
          <w:trHeight w:val="250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0AE483E1" w14:textId="77777777" w:rsidR="00CE2B0F" w:rsidRPr="00BC04B8" w:rsidRDefault="00CE2B0F" w:rsidP="00044991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General</w:t>
            </w:r>
          </w:p>
        </w:tc>
      </w:tr>
      <w:tr w:rsidR="00CE2B0F" w:rsidRPr="002B5B90" w14:paraId="7461597A" w14:textId="77777777" w:rsidTr="00B74D54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68348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28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174FAC" w14:textId="13B9E9A6" w:rsidR="00CE2B0F" w:rsidRPr="003C2859" w:rsidRDefault="00000000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CE2B0F" w:rsidRPr="003C2859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S1-252214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8769E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3C2859">
              <w:rPr>
                <w:rFonts w:eastAsia="Times New Roman" w:cs="Arial"/>
                <w:szCs w:val="18"/>
                <w:lang w:eastAsia="ar-SA"/>
              </w:rPr>
              <w:t>Nokia ,</w:t>
            </w:r>
            <w:proofErr w:type="gramEnd"/>
            <w:r w:rsidRPr="003C2859">
              <w:rPr>
                <w:rFonts w:eastAsia="Times New Roman" w:cs="Arial"/>
                <w:szCs w:val="18"/>
                <w:lang w:eastAsia="ar-SA"/>
              </w:rPr>
              <w:t xml:space="preserve">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CB4C0F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2859">
              <w:rPr>
                <w:rFonts w:eastAsia="Times New Roman" w:cs="Arial"/>
                <w:szCs w:val="18"/>
                <w:lang w:eastAsia="ar-SA"/>
              </w:rPr>
              <w:t>Massive Communication General description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31D248" w14:textId="3C4A3322" w:rsidR="00CE2B0F" w:rsidRPr="003C2859" w:rsidRDefault="003C2859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C2859">
              <w:rPr>
                <w:rFonts w:eastAsia="Times New Roman" w:cs="Arial"/>
                <w:szCs w:val="18"/>
                <w:lang w:val="de-DE" w:eastAsia="ar-SA"/>
              </w:rPr>
              <w:t>Revised to S1-252650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5D17A8" w14:textId="77777777" w:rsidR="00CE2B0F" w:rsidRPr="003C2859" w:rsidRDefault="00CE2B0F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C2859" w:rsidRPr="002B5B90" w14:paraId="6C2FBD18" w14:textId="77777777" w:rsidTr="00D44713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8E989D" w14:textId="0CDEEE04" w:rsidR="003C2859" w:rsidRPr="00B74D54" w:rsidRDefault="003C2859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74D5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186BD" w14:textId="66DED003" w:rsidR="003C2859" w:rsidRPr="00B74D54" w:rsidRDefault="00000000" w:rsidP="00044991">
            <w:pPr>
              <w:snapToGrid w:val="0"/>
              <w:spacing w:after="0" w:line="240" w:lineRule="auto"/>
            </w:pPr>
            <w:hyperlink r:id="rId12" w:history="1">
              <w:r w:rsidR="003C2859" w:rsidRPr="00B74D54">
                <w:rPr>
                  <w:rStyle w:val="Hipervnculo"/>
                  <w:rFonts w:cs="Arial"/>
                  <w:color w:val="auto"/>
                </w:rPr>
                <w:t>S1-252650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AFA58" w14:textId="1733CA49" w:rsidR="003C2859" w:rsidRPr="00B74D54" w:rsidRDefault="003C2859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B74D54">
              <w:rPr>
                <w:rFonts w:eastAsia="Times New Roman" w:cs="Arial"/>
                <w:szCs w:val="18"/>
                <w:lang w:eastAsia="ar-SA"/>
              </w:rPr>
              <w:t>Nokia ,</w:t>
            </w:r>
            <w:proofErr w:type="gramEnd"/>
            <w:r w:rsidRPr="00B74D54">
              <w:rPr>
                <w:rFonts w:eastAsia="Times New Roman" w:cs="Arial"/>
                <w:szCs w:val="18"/>
                <w:lang w:eastAsia="ar-SA"/>
              </w:rPr>
              <w:t xml:space="preserve">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2DB35" w14:textId="38E3FE81" w:rsidR="003C2859" w:rsidRPr="00B74D54" w:rsidRDefault="003C2859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4D54">
              <w:rPr>
                <w:rFonts w:eastAsia="Times New Roman" w:cs="Arial"/>
                <w:szCs w:val="18"/>
                <w:lang w:eastAsia="ar-SA"/>
              </w:rPr>
              <w:t>Massive Communication General description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A066E7" w14:textId="741677BC" w:rsidR="003C2859" w:rsidRPr="00B74D54" w:rsidRDefault="00B74D54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74D54">
              <w:rPr>
                <w:rFonts w:eastAsia="Times New Roman" w:cs="Arial"/>
                <w:szCs w:val="18"/>
                <w:lang w:val="de-DE" w:eastAsia="ar-SA"/>
              </w:rPr>
              <w:t>Revised to S1-252664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98A647" w14:textId="7E76309C" w:rsidR="003C2859" w:rsidRPr="00B74D54" w:rsidRDefault="003C2859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74D54">
              <w:rPr>
                <w:rFonts w:eastAsia="Arial Unicode MS" w:cs="Arial"/>
                <w:szCs w:val="18"/>
                <w:lang w:val="de-DE" w:eastAsia="ar-SA"/>
              </w:rPr>
              <w:t>Revision of S1-252214.</w:t>
            </w:r>
          </w:p>
        </w:tc>
      </w:tr>
      <w:tr w:rsidR="00B74D54" w:rsidRPr="002B5B90" w14:paraId="6A2665DE" w14:textId="77777777" w:rsidTr="00D44713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DFB633" w14:textId="0923ED57" w:rsidR="00B74D54" w:rsidRPr="00D44713" w:rsidRDefault="00B74D54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471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5D9BB1" w14:textId="299D0DB7" w:rsidR="00B74D54" w:rsidRPr="00D44713" w:rsidRDefault="00000000" w:rsidP="00044991">
            <w:pPr>
              <w:snapToGrid w:val="0"/>
              <w:spacing w:after="0" w:line="240" w:lineRule="auto"/>
            </w:pPr>
            <w:hyperlink r:id="rId13" w:history="1">
              <w:r w:rsidR="00B74D54" w:rsidRPr="00D44713">
                <w:rPr>
                  <w:rStyle w:val="Hipervnculo"/>
                  <w:rFonts w:cs="Arial"/>
                  <w:color w:val="auto"/>
                </w:rPr>
                <w:t>S1-252664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2AB4FB" w14:textId="6351EECF" w:rsidR="00B74D54" w:rsidRPr="00D44713" w:rsidRDefault="00B74D54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gramStart"/>
            <w:r w:rsidRPr="00D44713">
              <w:rPr>
                <w:rFonts w:eastAsia="Times New Roman" w:cs="Arial"/>
                <w:szCs w:val="18"/>
                <w:lang w:eastAsia="ar-SA"/>
              </w:rPr>
              <w:t>Nokia ,</w:t>
            </w:r>
            <w:proofErr w:type="gramEnd"/>
            <w:r w:rsidRPr="00D44713">
              <w:rPr>
                <w:rFonts w:eastAsia="Times New Roman" w:cs="Arial"/>
                <w:szCs w:val="18"/>
                <w:lang w:eastAsia="ar-SA"/>
              </w:rPr>
              <w:t xml:space="preserve">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6DFFA9" w14:textId="5943575C" w:rsidR="00B74D54" w:rsidRPr="00D44713" w:rsidRDefault="00B74D54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713">
              <w:rPr>
                <w:rFonts w:eastAsia="Times New Roman" w:cs="Arial"/>
                <w:szCs w:val="18"/>
                <w:lang w:eastAsia="ar-SA"/>
              </w:rPr>
              <w:t>Massive Communication General description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F5E79D" w14:textId="124DB225" w:rsidR="00B74D54" w:rsidRPr="00D44713" w:rsidRDefault="00D44713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44713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C2487F" w14:textId="1EE7D616" w:rsidR="00B74D54" w:rsidRPr="00D44713" w:rsidRDefault="00B74D54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44713">
              <w:rPr>
                <w:rFonts w:eastAsia="Arial Unicode MS" w:cs="Arial"/>
                <w:i/>
                <w:szCs w:val="18"/>
                <w:lang w:val="de-DE" w:eastAsia="ar-SA"/>
              </w:rPr>
              <w:t>Revision of S1-252214.</w:t>
            </w:r>
          </w:p>
          <w:p w14:paraId="66C3371E" w14:textId="4254DD80" w:rsidR="00B74D54" w:rsidRPr="00D44713" w:rsidRDefault="00B74D54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44713">
              <w:rPr>
                <w:rFonts w:eastAsia="Arial Unicode MS" w:cs="Arial"/>
                <w:szCs w:val="18"/>
                <w:lang w:val="de-DE" w:eastAsia="ar-SA"/>
              </w:rPr>
              <w:t>Revision of S1-252650.</w:t>
            </w:r>
          </w:p>
        </w:tc>
      </w:tr>
      <w:tr w:rsidR="00CE2B0F" w:rsidRPr="00BC04B8" w14:paraId="14805912" w14:textId="77777777" w:rsidTr="003C2859">
        <w:trPr>
          <w:trHeight w:val="250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252195E6" w14:textId="77777777" w:rsidR="00CE2B0F" w:rsidRPr="00BC04B8" w:rsidRDefault="00CE2B0F" w:rsidP="00044991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Former Use Cases</w:t>
            </w:r>
          </w:p>
        </w:tc>
      </w:tr>
      <w:tr w:rsidR="00CE2B0F" w:rsidRPr="002B5B90" w14:paraId="782BC95C" w14:textId="77777777" w:rsidTr="003C2859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FC2C5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28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2FC52D" w14:textId="443E2DBA" w:rsidR="00CE2B0F" w:rsidRPr="003C2859" w:rsidRDefault="00000000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CE2B0F" w:rsidRPr="003C2859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S1-252041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C1F60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2859">
              <w:rPr>
                <w:rFonts w:eastAsia="Times New Roman" w:cs="Arial"/>
                <w:szCs w:val="18"/>
                <w:lang w:eastAsia="ar-SA"/>
              </w:rPr>
              <w:t xml:space="preserve">AT&amp;T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C590C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2859">
              <w:rPr>
                <w:rFonts w:eastAsia="Times New Roman" w:cs="Arial"/>
                <w:szCs w:val="18"/>
                <w:lang w:eastAsia="ar-SA"/>
              </w:rPr>
              <w:t>Future Proof 6G LPWA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3123E2" w14:textId="28452976" w:rsidR="00CE2B0F" w:rsidRPr="003C2859" w:rsidRDefault="003C2859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C2859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3A7F1F" w14:textId="5833999B" w:rsidR="00CE2B0F" w:rsidRPr="003C2859" w:rsidRDefault="00CE2B0F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C2859">
              <w:rPr>
                <w:rFonts w:eastAsia="Arial Unicode MS" w:cs="Arial"/>
                <w:szCs w:val="18"/>
                <w:lang w:val="de-DE" w:eastAsia="ar-SA"/>
              </w:rPr>
              <w:t>Discussion paper</w:t>
            </w:r>
            <w:r w:rsidR="005B3C3E">
              <w:rPr>
                <w:rFonts w:eastAsia="Arial Unicode MS" w:cs="Arial"/>
                <w:szCs w:val="18"/>
                <w:lang w:val="de-DE" w:eastAsia="ar-SA"/>
              </w:rPr>
              <w:t>. There is a slide with the label“Confidential“. The author apologized and clarified it is a mistake.</w:t>
            </w:r>
          </w:p>
        </w:tc>
      </w:tr>
      <w:tr w:rsidR="00CE2B0F" w:rsidRPr="002B5B90" w14:paraId="4B1B764E" w14:textId="77777777" w:rsidTr="003374CA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D8CD6D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28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DA3F2" w14:textId="22B0D0E3" w:rsidR="00CE2B0F" w:rsidRPr="003C2859" w:rsidRDefault="00000000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CE2B0F" w:rsidRPr="003C2859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S1-252059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72A1E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2859">
              <w:rPr>
                <w:rFonts w:eastAsia="Times New Roman" w:cs="Arial"/>
                <w:szCs w:val="18"/>
                <w:lang w:eastAsia="ar-SA"/>
              </w:rPr>
              <w:t xml:space="preserve">AT&amp;T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7AB60" w14:textId="77777777" w:rsidR="00CE2B0F" w:rsidRPr="003C2859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C2859">
              <w:rPr>
                <w:rFonts w:eastAsia="Times New Roman" w:cs="Arial"/>
                <w:szCs w:val="18"/>
                <w:lang w:eastAsia="ar-SA"/>
              </w:rPr>
              <w:t>Future Proof 6G LPWA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B639A0" w14:textId="4B99A861" w:rsidR="00CE2B0F" w:rsidRPr="003C2859" w:rsidRDefault="00E32ED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D6800" w14:textId="77777777" w:rsidR="00CE2B0F" w:rsidRPr="003C2859" w:rsidRDefault="00CE2B0F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E2B0F" w:rsidRPr="002B5B90" w14:paraId="171C2783" w14:textId="77777777" w:rsidTr="003374CA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69BCC" w14:textId="77777777" w:rsidR="00CE2B0F" w:rsidRPr="003374CA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374C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3BDBA" w14:textId="2A9C3E9D" w:rsidR="00CE2B0F" w:rsidRPr="003374CA" w:rsidRDefault="00000000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CE2B0F" w:rsidRPr="003374CA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S1-252316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A2292B" w14:textId="77777777" w:rsidR="00CE2B0F" w:rsidRPr="003374CA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74CA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20A9F" w14:textId="77777777" w:rsidR="00CE2B0F" w:rsidRPr="003374CA" w:rsidRDefault="00CE2B0F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74CA">
              <w:rPr>
                <w:rFonts w:eastAsia="Times New Roman" w:cs="Arial"/>
                <w:szCs w:val="18"/>
                <w:lang w:eastAsia="ar-SA"/>
              </w:rPr>
              <w:t>Update Utility use case 10.2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E51D9" w14:textId="2B6A63DF" w:rsidR="00CE2B0F" w:rsidRPr="003374CA" w:rsidRDefault="003374CA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374CA">
              <w:rPr>
                <w:rFonts w:eastAsia="Times New Roman" w:cs="Arial"/>
                <w:szCs w:val="18"/>
                <w:lang w:val="de-DE" w:eastAsia="ar-SA"/>
              </w:rPr>
              <w:t>Revised to S1-252652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06D4BC" w14:textId="77777777" w:rsidR="00CE2B0F" w:rsidRPr="003374CA" w:rsidRDefault="00CE2B0F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374CA" w:rsidRPr="002B5B90" w14:paraId="6461526E" w14:textId="77777777" w:rsidTr="003374CA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DBDD0" w14:textId="274EEDA4" w:rsidR="003374CA" w:rsidRPr="003374CA" w:rsidRDefault="003374CA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374C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8D83" w14:textId="6AD5CE0E" w:rsidR="003374CA" w:rsidRPr="003374CA" w:rsidRDefault="00000000" w:rsidP="00044991">
            <w:pPr>
              <w:snapToGrid w:val="0"/>
              <w:spacing w:after="0" w:line="240" w:lineRule="auto"/>
            </w:pPr>
            <w:hyperlink r:id="rId17" w:history="1">
              <w:r w:rsidR="003374CA" w:rsidRPr="003374CA">
                <w:rPr>
                  <w:rStyle w:val="Hipervnculo"/>
                  <w:rFonts w:cs="Arial"/>
                  <w:color w:val="auto"/>
                </w:rPr>
                <w:t>S1-252652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8FDE" w14:textId="2BB1BB9D" w:rsidR="003374CA" w:rsidRPr="003374CA" w:rsidRDefault="003374CA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74CA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F0BF" w14:textId="5C7749F4" w:rsidR="003374CA" w:rsidRPr="003374CA" w:rsidRDefault="003374CA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74CA">
              <w:rPr>
                <w:rFonts w:eastAsia="Times New Roman" w:cs="Arial"/>
                <w:szCs w:val="18"/>
                <w:lang w:eastAsia="ar-SA"/>
              </w:rPr>
              <w:t>Update Utility use case 10.2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B9299" w14:textId="77777777" w:rsidR="003374CA" w:rsidRPr="003374CA" w:rsidRDefault="003374CA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CECD" w14:textId="04A43C80" w:rsidR="003374CA" w:rsidRPr="003374CA" w:rsidRDefault="003374CA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374CA">
              <w:rPr>
                <w:rFonts w:eastAsia="Arial Unicode MS" w:cs="Arial"/>
                <w:szCs w:val="18"/>
                <w:lang w:val="de-DE" w:eastAsia="ar-SA"/>
              </w:rPr>
              <w:t>Revision of S1-252316.</w:t>
            </w:r>
          </w:p>
        </w:tc>
      </w:tr>
      <w:tr w:rsidR="00CE2B0F" w:rsidRPr="00BC04B8" w14:paraId="7C3F5855" w14:textId="77777777" w:rsidTr="00440188">
        <w:trPr>
          <w:trHeight w:val="250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5DD62B13" w14:textId="41FBFB96" w:rsidR="00CE2B0F" w:rsidRPr="00BC04B8" w:rsidRDefault="00CE2B0F" w:rsidP="00044991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New Use Cases</w:t>
            </w:r>
          </w:p>
        </w:tc>
      </w:tr>
      <w:tr w:rsidR="003E1585" w:rsidRPr="002B5B90" w14:paraId="52F5105D" w14:textId="77777777" w:rsidTr="006F2BFB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B2424B" w14:textId="07E00DD1" w:rsidR="003E1585" w:rsidRPr="0044018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4018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614AE" w14:textId="783C0B5E" w:rsidR="003E1585" w:rsidRPr="00440188" w:rsidRDefault="0000000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3E1585" w:rsidRPr="00440188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S1-252196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745B76" w14:textId="7C913695" w:rsidR="003E1585" w:rsidRPr="0044018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0188">
              <w:rPr>
                <w:rFonts w:eastAsia="Times New Roman" w:cs="Arial"/>
                <w:szCs w:val="18"/>
                <w:lang w:eastAsia="ar-SA"/>
              </w:rPr>
              <w:t xml:space="preserve">Verizon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E58845" w14:textId="3C323F62" w:rsidR="003E1585" w:rsidRPr="0044018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0188">
              <w:rPr>
                <w:rFonts w:eastAsia="Times New Roman" w:cs="Arial"/>
                <w:szCs w:val="18"/>
                <w:lang w:eastAsia="ar-SA"/>
              </w:rPr>
              <w:t>Low power consumption monitoring for Utility grid assets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A9A711" w14:textId="7CF590AA" w:rsidR="003E1585" w:rsidRPr="00440188" w:rsidRDefault="0044018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40188">
              <w:rPr>
                <w:rFonts w:eastAsia="Times New Roman" w:cs="Arial"/>
                <w:szCs w:val="18"/>
                <w:lang w:val="de-DE" w:eastAsia="ar-SA"/>
              </w:rPr>
              <w:t>Revised to S1-252651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B1582" w14:textId="32E23767" w:rsidR="003E1585" w:rsidRPr="00440188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val="de-DE" w:eastAsia="ar-SA"/>
              </w:rPr>
            </w:pPr>
          </w:p>
        </w:tc>
      </w:tr>
      <w:tr w:rsidR="00440188" w:rsidRPr="002B5B90" w14:paraId="7B93DC1C" w14:textId="77777777" w:rsidTr="0037538C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8F9ED" w14:textId="61CC5BA5" w:rsidR="00440188" w:rsidRPr="006F2BFB" w:rsidRDefault="0044018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F2BF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38F16F" w14:textId="02C88614" w:rsidR="00440188" w:rsidRPr="006F2BFB" w:rsidRDefault="00000000" w:rsidP="003E1585">
            <w:pPr>
              <w:snapToGrid w:val="0"/>
              <w:spacing w:after="0" w:line="240" w:lineRule="auto"/>
            </w:pPr>
            <w:hyperlink r:id="rId19" w:history="1">
              <w:r w:rsidR="00440188" w:rsidRPr="006F2BFB">
                <w:rPr>
                  <w:rStyle w:val="Hipervnculo"/>
                  <w:rFonts w:cs="Arial"/>
                  <w:color w:val="auto"/>
                </w:rPr>
                <w:t>S1-252651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92FE39" w14:textId="529D76CC" w:rsidR="00440188" w:rsidRPr="006F2BFB" w:rsidRDefault="0044018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FB">
              <w:rPr>
                <w:rFonts w:eastAsia="Times New Roman" w:cs="Arial"/>
                <w:szCs w:val="18"/>
                <w:lang w:eastAsia="ar-SA"/>
              </w:rPr>
              <w:t xml:space="preserve">Verizon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FB4D0" w14:textId="7DE34526" w:rsidR="00440188" w:rsidRPr="006F2BFB" w:rsidRDefault="0044018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FB">
              <w:rPr>
                <w:rFonts w:eastAsia="Times New Roman" w:cs="Arial"/>
                <w:szCs w:val="18"/>
                <w:lang w:eastAsia="ar-SA"/>
              </w:rPr>
              <w:t>Low power consumption monitoring for Utility grid assets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85CD1" w14:textId="50170634" w:rsidR="00440188" w:rsidRPr="006F2BFB" w:rsidRDefault="006F2BF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F2BFB">
              <w:rPr>
                <w:rFonts w:eastAsia="Times New Roman" w:cs="Arial"/>
                <w:szCs w:val="18"/>
                <w:lang w:val="de-DE" w:eastAsia="ar-SA"/>
              </w:rPr>
              <w:t>Revised to S1-252654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4D7BD2" w14:textId="7270208B" w:rsidR="00440188" w:rsidRPr="006F2BFB" w:rsidRDefault="00440188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F2BFB">
              <w:rPr>
                <w:rFonts w:eastAsia="Arial Unicode MS" w:cs="Arial"/>
                <w:szCs w:val="18"/>
                <w:lang w:val="de-DE" w:eastAsia="ar-SA"/>
              </w:rPr>
              <w:t>Revision of S1-252196.</w:t>
            </w:r>
          </w:p>
        </w:tc>
      </w:tr>
      <w:tr w:rsidR="006F2BFB" w:rsidRPr="002B5B90" w14:paraId="597A8B4F" w14:textId="77777777" w:rsidTr="00CA73C7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8732E" w14:textId="6BF58543" w:rsidR="006F2BFB" w:rsidRPr="0037538C" w:rsidRDefault="006F2BF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753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77645C" w14:textId="34DF0CA9" w:rsidR="006F2BFB" w:rsidRPr="0037538C" w:rsidRDefault="00000000" w:rsidP="003E1585">
            <w:pPr>
              <w:snapToGrid w:val="0"/>
              <w:spacing w:after="0" w:line="240" w:lineRule="auto"/>
              <w:rPr>
                <w:rFonts w:cs="Arial"/>
              </w:rPr>
            </w:pPr>
            <w:hyperlink r:id="rId20" w:history="1">
              <w:r w:rsidR="006F2BFB" w:rsidRPr="0037538C">
                <w:rPr>
                  <w:rStyle w:val="Hipervnculo"/>
                  <w:rFonts w:cs="Arial"/>
                  <w:color w:val="auto"/>
                </w:rPr>
                <w:t>S1-252654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1DD30" w14:textId="0F3D0E35" w:rsidR="006F2BFB" w:rsidRPr="0037538C" w:rsidRDefault="006F2BF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38C">
              <w:rPr>
                <w:rFonts w:eastAsia="Times New Roman" w:cs="Arial"/>
                <w:szCs w:val="18"/>
                <w:lang w:eastAsia="ar-SA"/>
              </w:rPr>
              <w:t xml:space="preserve">Verizon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F5B05" w14:textId="3456D149" w:rsidR="006F2BFB" w:rsidRPr="0037538C" w:rsidRDefault="006F2BFB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538C">
              <w:rPr>
                <w:rFonts w:eastAsia="Times New Roman" w:cs="Arial"/>
                <w:szCs w:val="18"/>
                <w:lang w:eastAsia="ar-SA"/>
              </w:rPr>
              <w:t>Low power consumption monitoring for Utility grid assets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73ADD3" w14:textId="62585E8C" w:rsidR="006F2BFB" w:rsidRPr="0037538C" w:rsidRDefault="0037538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7538C">
              <w:rPr>
                <w:rFonts w:eastAsia="Times New Roman" w:cs="Arial"/>
                <w:szCs w:val="18"/>
                <w:lang w:val="de-DE" w:eastAsia="ar-SA"/>
              </w:rPr>
              <w:t>Revised to S1-252663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EACDB" w14:textId="027A5005" w:rsidR="006F2BFB" w:rsidRPr="0037538C" w:rsidRDefault="006F2BFB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7538C">
              <w:rPr>
                <w:rFonts w:eastAsia="Arial Unicode MS" w:cs="Arial"/>
                <w:i/>
                <w:szCs w:val="18"/>
                <w:lang w:val="de-DE" w:eastAsia="ar-SA"/>
              </w:rPr>
              <w:t>Revision of S1-252196.</w:t>
            </w:r>
          </w:p>
          <w:p w14:paraId="2BE05DC8" w14:textId="45063B53" w:rsidR="006F2BFB" w:rsidRPr="0037538C" w:rsidRDefault="006F2BFB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7538C">
              <w:rPr>
                <w:rFonts w:eastAsia="Arial Unicode MS" w:cs="Arial"/>
                <w:szCs w:val="18"/>
                <w:lang w:val="de-DE" w:eastAsia="ar-SA"/>
              </w:rPr>
              <w:t>Revision of S1-252651.</w:t>
            </w:r>
          </w:p>
        </w:tc>
      </w:tr>
      <w:tr w:rsidR="0037538C" w:rsidRPr="002B5B90" w14:paraId="384FDD97" w14:textId="77777777" w:rsidTr="00CA73C7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AA2BA" w14:textId="4139246F" w:rsidR="0037538C" w:rsidRPr="00CA73C7" w:rsidRDefault="0037538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A73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81973B" w14:textId="6F44E604" w:rsidR="0037538C" w:rsidRPr="00CA73C7" w:rsidRDefault="00000000" w:rsidP="003E1585">
            <w:pPr>
              <w:snapToGrid w:val="0"/>
              <w:spacing w:after="0" w:line="240" w:lineRule="auto"/>
            </w:pPr>
            <w:hyperlink r:id="rId21" w:history="1">
              <w:r w:rsidR="0037538C" w:rsidRPr="00CA73C7">
                <w:rPr>
                  <w:rStyle w:val="Hipervnculo"/>
                  <w:rFonts w:cs="Arial"/>
                  <w:color w:val="auto"/>
                </w:rPr>
                <w:t>S1-252663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38E39" w14:textId="4B3DD2C0" w:rsidR="0037538C" w:rsidRPr="00CA73C7" w:rsidRDefault="0037538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73C7">
              <w:rPr>
                <w:rFonts w:eastAsia="Times New Roman" w:cs="Arial"/>
                <w:szCs w:val="18"/>
                <w:lang w:eastAsia="ar-SA"/>
              </w:rPr>
              <w:t xml:space="preserve">Verizon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C3E7BD" w14:textId="1DCAE399" w:rsidR="0037538C" w:rsidRPr="00CA73C7" w:rsidRDefault="0037538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73C7">
              <w:rPr>
                <w:rFonts w:eastAsia="Times New Roman" w:cs="Arial"/>
                <w:szCs w:val="18"/>
                <w:lang w:eastAsia="ar-SA"/>
              </w:rPr>
              <w:t>Low power consumption monitoring for Utility grid assets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E1EFD" w14:textId="203A944C" w:rsidR="0037538C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A73C7">
              <w:rPr>
                <w:rFonts w:eastAsia="Times New Roman" w:cs="Arial"/>
                <w:szCs w:val="18"/>
                <w:lang w:val="de-DE" w:eastAsia="ar-SA"/>
              </w:rPr>
              <w:t>Revised to S1-252666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67CE8F" w14:textId="77777777" w:rsidR="0037538C" w:rsidRPr="00CA73C7" w:rsidRDefault="0037538C" w:rsidP="0037538C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i/>
                <w:szCs w:val="18"/>
                <w:lang w:val="de-DE" w:eastAsia="ar-SA"/>
              </w:rPr>
              <w:t>Revision of S1-252196.</w:t>
            </w:r>
          </w:p>
          <w:p w14:paraId="167FEE7C" w14:textId="486C2103" w:rsidR="0037538C" w:rsidRPr="00CA73C7" w:rsidRDefault="0037538C" w:rsidP="0037538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i/>
                <w:szCs w:val="18"/>
                <w:lang w:val="de-DE" w:eastAsia="ar-SA"/>
              </w:rPr>
              <w:t>Revision of S1-252651.</w:t>
            </w:r>
          </w:p>
          <w:p w14:paraId="7C17CE3C" w14:textId="48378F44" w:rsidR="0037538C" w:rsidRPr="00CA73C7" w:rsidRDefault="0037538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szCs w:val="18"/>
                <w:lang w:val="de-DE" w:eastAsia="ar-SA"/>
              </w:rPr>
              <w:t>Revision of S1-252654.</w:t>
            </w:r>
          </w:p>
        </w:tc>
      </w:tr>
      <w:tr w:rsidR="00CA73C7" w:rsidRPr="002B5B90" w14:paraId="2FA86502" w14:textId="77777777" w:rsidTr="00CA73C7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61CB0" w14:textId="2CEA8DD5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A73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792CF" w14:textId="2A702FE8" w:rsidR="00CA73C7" w:rsidRPr="00CA73C7" w:rsidRDefault="00000000" w:rsidP="003E1585">
            <w:pPr>
              <w:snapToGrid w:val="0"/>
              <w:spacing w:after="0" w:line="240" w:lineRule="auto"/>
              <w:rPr>
                <w:rFonts w:cs="Arial"/>
              </w:rPr>
            </w:pPr>
            <w:hyperlink r:id="rId22" w:history="1">
              <w:r w:rsidR="00CA73C7" w:rsidRPr="00CA73C7">
                <w:rPr>
                  <w:rStyle w:val="Hipervnculo"/>
                  <w:rFonts w:cs="Arial"/>
                  <w:color w:val="auto"/>
                </w:rPr>
                <w:t>S1-252666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7E73D" w14:textId="78A0E683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73C7">
              <w:rPr>
                <w:rFonts w:eastAsia="Times New Roman" w:cs="Arial"/>
                <w:szCs w:val="18"/>
                <w:lang w:eastAsia="ar-SA"/>
              </w:rPr>
              <w:t xml:space="preserve">Verizon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F969" w14:textId="4FB82B12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73C7">
              <w:rPr>
                <w:rFonts w:eastAsia="Times New Roman" w:cs="Arial"/>
                <w:szCs w:val="18"/>
                <w:lang w:eastAsia="ar-SA"/>
              </w:rPr>
              <w:t>Low power consumption monitoring for Utility grid assets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2FA59" w14:textId="77777777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1F2A" w14:textId="77777777" w:rsidR="00CA73C7" w:rsidRPr="00CA73C7" w:rsidRDefault="00CA73C7" w:rsidP="00CA73C7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i/>
                <w:szCs w:val="18"/>
                <w:lang w:val="de-DE" w:eastAsia="ar-SA"/>
              </w:rPr>
              <w:t>Revision of S1-252196.</w:t>
            </w:r>
          </w:p>
          <w:p w14:paraId="34F28625" w14:textId="77777777" w:rsidR="00CA73C7" w:rsidRPr="00CA73C7" w:rsidRDefault="00CA73C7" w:rsidP="00CA73C7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i/>
                <w:szCs w:val="18"/>
                <w:lang w:val="de-DE" w:eastAsia="ar-SA"/>
              </w:rPr>
              <w:t>Revision of S1-252651.</w:t>
            </w:r>
          </w:p>
          <w:p w14:paraId="3C71AEB6" w14:textId="571104E5" w:rsidR="00CA73C7" w:rsidRPr="00CA73C7" w:rsidRDefault="00CA73C7" w:rsidP="00CA73C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i/>
                <w:szCs w:val="18"/>
                <w:lang w:val="de-DE" w:eastAsia="ar-SA"/>
              </w:rPr>
              <w:t>Revision of S1-252654.</w:t>
            </w:r>
          </w:p>
          <w:p w14:paraId="202B13EE" w14:textId="3D4FE0D9" w:rsidR="00CA73C7" w:rsidRPr="00CA73C7" w:rsidRDefault="00CA73C7" w:rsidP="0037538C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szCs w:val="18"/>
                <w:lang w:val="de-DE" w:eastAsia="ar-SA"/>
              </w:rPr>
              <w:t>Revision of S1-252663.</w:t>
            </w:r>
          </w:p>
        </w:tc>
      </w:tr>
      <w:tr w:rsidR="003E1585" w:rsidRPr="002B5B90" w14:paraId="656B8465" w14:textId="77777777" w:rsidTr="00E132C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81AE9B" w14:textId="397EAEAB" w:rsidR="003E1585" w:rsidRPr="00E132C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132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43C95" w14:textId="68E40456" w:rsidR="003E1585" w:rsidRPr="00E132CF" w:rsidRDefault="0000000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3" w:history="1">
              <w:r w:rsidR="003E1585" w:rsidRPr="00E132CF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S1-252197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651CE2" w14:textId="00D00093" w:rsidR="003E1585" w:rsidRPr="00E132C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32CF">
              <w:rPr>
                <w:rFonts w:eastAsia="Times New Roman" w:cs="Arial"/>
                <w:szCs w:val="18"/>
                <w:lang w:eastAsia="ar-SA"/>
              </w:rPr>
              <w:t xml:space="preserve">Verizon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11F493" w14:textId="6EB678A7" w:rsidR="003E1585" w:rsidRPr="00E132CF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132CF">
              <w:rPr>
                <w:rFonts w:eastAsia="Times New Roman" w:cs="Arial"/>
                <w:szCs w:val="18"/>
                <w:lang w:eastAsia="ar-SA"/>
              </w:rPr>
              <w:t xml:space="preserve">Utility Direct Transfer </w:t>
            </w:r>
            <w:proofErr w:type="gramStart"/>
            <w:r w:rsidRPr="00E132CF">
              <w:rPr>
                <w:rFonts w:eastAsia="Times New Roman" w:cs="Arial"/>
                <w:szCs w:val="18"/>
                <w:lang w:eastAsia="ar-SA"/>
              </w:rPr>
              <w:t>Trip(</w:t>
            </w:r>
            <w:proofErr w:type="gramEnd"/>
            <w:r w:rsidRPr="00E132CF">
              <w:rPr>
                <w:rFonts w:eastAsia="Times New Roman" w:cs="Arial"/>
                <w:szCs w:val="18"/>
                <w:lang w:eastAsia="ar-SA"/>
              </w:rPr>
              <w:t>DTT) for DER integration and protection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08982" w14:textId="5C072F2B" w:rsidR="003E1585" w:rsidRPr="00E132CF" w:rsidRDefault="00E132C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132CF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845D2" w14:textId="27180EC6" w:rsidR="003E1585" w:rsidRPr="00E132CF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val="de-DE" w:eastAsia="ar-SA"/>
              </w:rPr>
            </w:pPr>
          </w:p>
        </w:tc>
      </w:tr>
      <w:tr w:rsidR="003E1585" w:rsidRPr="002B5B90" w14:paraId="2DCEB077" w14:textId="77777777" w:rsidTr="00A91380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4EF14" w14:textId="2C7255FE" w:rsidR="003E1585" w:rsidRPr="005A376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A37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B4B074" w14:textId="2FD573C1" w:rsidR="003E1585" w:rsidRPr="005A3768" w:rsidRDefault="0000000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3E1585" w:rsidRPr="005A3768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S1-252215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211FA" w14:textId="399CDAF5" w:rsidR="003E1585" w:rsidRPr="005A376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768">
              <w:rPr>
                <w:rFonts w:eastAsia="Times New Roman" w:cs="Arial"/>
                <w:szCs w:val="18"/>
                <w:lang w:eastAsia="ar-SA"/>
              </w:rPr>
              <w:t>Nokia,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89ABB" w14:textId="45438AD9" w:rsidR="003E1585" w:rsidRPr="005A3768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768">
              <w:rPr>
                <w:rFonts w:eastAsia="Times New Roman" w:cs="Arial"/>
                <w:szCs w:val="18"/>
                <w:lang w:eastAsia="ar-SA"/>
              </w:rPr>
              <w:t xml:space="preserve">New use case on extended device battery life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B4DBF7" w14:textId="41569D69" w:rsidR="003E1585" w:rsidRPr="005A3768" w:rsidRDefault="005A376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A3768">
              <w:rPr>
                <w:rFonts w:eastAsia="Times New Roman" w:cs="Arial"/>
                <w:szCs w:val="18"/>
                <w:lang w:val="de-DE" w:eastAsia="ar-SA"/>
              </w:rPr>
              <w:t>Revised to S1-252653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75904" w14:textId="77777777" w:rsidR="003E1585" w:rsidRPr="005A3768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A3768" w:rsidRPr="002B5B90" w14:paraId="496EF5E4" w14:textId="77777777" w:rsidTr="00C2040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FB538" w14:textId="7718B680" w:rsidR="005A3768" w:rsidRPr="00A91380" w:rsidRDefault="005A376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138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7DAD7" w14:textId="5D35E17F" w:rsidR="005A3768" w:rsidRPr="00A91380" w:rsidRDefault="00000000" w:rsidP="003E1585">
            <w:pPr>
              <w:snapToGrid w:val="0"/>
              <w:spacing w:after="0" w:line="240" w:lineRule="auto"/>
            </w:pPr>
            <w:hyperlink r:id="rId25" w:history="1">
              <w:r w:rsidR="005A3768" w:rsidRPr="00A91380">
                <w:rPr>
                  <w:rStyle w:val="Hipervnculo"/>
                  <w:rFonts w:cs="Arial"/>
                  <w:color w:val="auto"/>
                </w:rPr>
                <w:t>S1-252653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35E78" w14:textId="56B5018E" w:rsidR="005A3768" w:rsidRPr="00A91380" w:rsidRDefault="005A376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380">
              <w:rPr>
                <w:rFonts w:eastAsia="Times New Roman" w:cs="Arial"/>
                <w:szCs w:val="18"/>
                <w:lang w:eastAsia="ar-SA"/>
              </w:rPr>
              <w:t>Nokia,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FBFECD" w14:textId="79098D08" w:rsidR="005A3768" w:rsidRPr="00A91380" w:rsidRDefault="005A3768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1380">
              <w:rPr>
                <w:rFonts w:eastAsia="Times New Roman" w:cs="Arial"/>
                <w:szCs w:val="18"/>
                <w:lang w:eastAsia="ar-SA"/>
              </w:rPr>
              <w:t xml:space="preserve">New use case on extended device battery life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AFD2E" w14:textId="592ECA91" w:rsidR="005A3768" w:rsidRPr="00A91380" w:rsidRDefault="00A9138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91380">
              <w:rPr>
                <w:rFonts w:eastAsia="Times New Roman" w:cs="Arial"/>
                <w:szCs w:val="18"/>
                <w:lang w:val="de-DE" w:eastAsia="ar-SA"/>
              </w:rPr>
              <w:t>Revised to S1-252665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F871B" w14:textId="40DC18ED" w:rsidR="005A3768" w:rsidRPr="00A91380" w:rsidRDefault="005A3768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91380">
              <w:rPr>
                <w:rFonts w:eastAsia="Arial Unicode MS" w:cs="Arial"/>
                <w:szCs w:val="18"/>
                <w:lang w:val="de-DE" w:eastAsia="ar-SA"/>
              </w:rPr>
              <w:t>Revision of S1-252215.</w:t>
            </w:r>
          </w:p>
        </w:tc>
      </w:tr>
      <w:tr w:rsidR="00A91380" w:rsidRPr="002B5B90" w14:paraId="5F9AFB59" w14:textId="77777777" w:rsidTr="00C2040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2E8C7" w14:textId="07F86403" w:rsidR="00A91380" w:rsidRPr="00C2040F" w:rsidRDefault="00A9138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204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48D4D1" w14:textId="474A49A7" w:rsidR="00A91380" w:rsidRPr="00C2040F" w:rsidRDefault="00000000" w:rsidP="003E1585">
            <w:pPr>
              <w:snapToGrid w:val="0"/>
              <w:spacing w:after="0" w:line="240" w:lineRule="auto"/>
            </w:pPr>
            <w:hyperlink r:id="rId26" w:history="1">
              <w:r w:rsidR="00A91380" w:rsidRPr="00C2040F">
                <w:rPr>
                  <w:rStyle w:val="Hipervnculo"/>
                  <w:rFonts w:cs="Arial"/>
                  <w:color w:val="auto"/>
                </w:rPr>
                <w:t>S1-252665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90414" w14:textId="1B977FE9" w:rsidR="00A91380" w:rsidRPr="00C2040F" w:rsidRDefault="00A9138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40F">
              <w:rPr>
                <w:rFonts w:eastAsia="Times New Roman" w:cs="Arial"/>
                <w:szCs w:val="18"/>
                <w:lang w:eastAsia="ar-SA"/>
              </w:rPr>
              <w:t>Nokia,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BE6F45" w14:textId="1E12E098" w:rsidR="00A91380" w:rsidRPr="00C2040F" w:rsidRDefault="00A9138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40F">
              <w:rPr>
                <w:rFonts w:eastAsia="Times New Roman" w:cs="Arial"/>
                <w:szCs w:val="18"/>
                <w:lang w:eastAsia="ar-SA"/>
              </w:rPr>
              <w:t xml:space="preserve">New use case on extended device battery life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BF9B96" w14:textId="51FBF46B" w:rsidR="00A91380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2040F">
              <w:rPr>
                <w:rFonts w:eastAsia="Times New Roman" w:cs="Arial"/>
                <w:szCs w:val="18"/>
                <w:lang w:val="de-DE" w:eastAsia="ar-SA"/>
              </w:rPr>
              <w:t>Revised to S1-252669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4AF422" w14:textId="2FA5A874" w:rsidR="00A91380" w:rsidRPr="00C2040F" w:rsidRDefault="00A91380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2040F">
              <w:rPr>
                <w:rFonts w:eastAsia="Arial Unicode MS" w:cs="Arial"/>
                <w:i/>
                <w:szCs w:val="18"/>
                <w:lang w:val="de-DE" w:eastAsia="ar-SA"/>
              </w:rPr>
              <w:t>Revision of S1-252215.</w:t>
            </w:r>
          </w:p>
          <w:p w14:paraId="67C08429" w14:textId="5F21807C" w:rsidR="00A91380" w:rsidRPr="00C2040F" w:rsidRDefault="00A91380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2040F">
              <w:rPr>
                <w:rFonts w:eastAsia="Arial Unicode MS" w:cs="Arial"/>
                <w:szCs w:val="18"/>
                <w:lang w:val="de-DE" w:eastAsia="ar-SA"/>
              </w:rPr>
              <w:t>Revision of S1-252653.</w:t>
            </w:r>
          </w:p>
        </w:tc>
      </w:tr>
      <w:tr w:rsidR="00C2040F" w:rsidRPr="002B5B90" w14:paraId="29F956C1" w14:textId="77777777" w:rsidTr="00C2040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16D1" w14:textId="592BCE1B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2040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B1CF3" w14:textId="2886DF28" w:rsidR="00C2040F" w:rsidRPr="00C2040F" w:rsidRDefault="00000000" w:rsidP="003E1585">
            <w:pPr>
              <w:snapToGrid w:val="0"/>
              <w:spacing w:after="0" w:line="240" w:lineRule="auto"/>
              <w:rPr>
                <w:rFonts w:cs="Arial"/>
              </w:rPr>
            </w:pPr>
            <w:hyperlink r:id="rId27" w:history="1">
              <w:r w:rsidR="00C2040F" w:rsidRPr="00C2040F">
                <w:rPr>
                  <w:rStyle w:val="Hipervnculo"/>
                  <w:rFonts w:cs="Arial"/>
                  <w:color w:val="auto"/>
                </w:rPr>
                <w:t>S1-252669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8BFE" w14:textId="5F09C2E2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40F">
              <w:rPr>
                <w:rFonts w:eastAsia="Times New Roman" w:cs="Arial"/>
                <w:szCs w:val="18"/>
                <w:lang w:eastAsia="ar-SA"/>
              </w:rPr>
              <w:t>Nokia, AT&amp;T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15076" w14:textId="14862F8C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040F">
              <w:rPr>
                <w:rFonts w:eastAsia="Times New Roman" w:cs="Arial"/>
                <w:szCs w:val="18"/>
                <w:lang w:eastAsia="ar-SA"/>
              </w:rPr>
              <w:t xml:space="preserve">New use case on extended device battery life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99C2" w14:textId="77777777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23F0B" w14:textId="77777777" w:rsidR="00C2040F" w:rsidRPr="00C2040F" w:rsidRDefault="00C2040F" w:rsidP="00C2040F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2040F">
              <w:rPr>
                <w:rFonts w:eastAsia="Arial Unicode MS" w:cs="Arial"/>
                <w:i/>
                <w:szCs w:val="18"/>
                <w:lang w:val="de-DE" w:eastAsia="ar-SA"/>
              </w:rPr>
              <w:t>Revision of S1-252215.</w:t>
            </w:r>
          </w:p>
          <w:p w14:paraId="026AB6D2" w14:textId="66D948E8" w:rsidR="00C2040F" w:rsidRPr="00C2040F" w:rsidRDefault="00C2040F" w:rsidP="00C2040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2040F">
              <w:rPr>
                <w:rFonts w:eastAsia="Arial Unicode MS" w:cs="Arial"/>
                <w:i/>
                <w:szCs w:val="18"/>
                <w:lang w:val="de-DE" w:eastAsia="ar-SA"/>
              </w:rPr>
              <w:t>Revision of S1-252653.</w:t>
            </w:r>
          </w:p>
          <w:p w14:paraId="668F7E9E" w14:textId="008ED414" w:rsidR="00C2040F" w:rsidRPr="00C2040F" w:rsidRDefault="00C2040F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2040F">
              <w:rPr>
                <w:rFonts w:eastAsia="Arial Unicode MS" w:cs="Arial"/>
                <w:szCs w:val="18"/>
                <w:lang w:val="de-DE" w:eastAsia="ar-SA"/>
              </w:rPr>
              <w:t>Revision of S1-252665.</w:t>
            </w:r>
          </w:p>
        </w:tc>
      </w:tr>
      <w:tr w:rsidR="003E1585" w:rsidRPr="002B5B90" w14:paraId="5D5DCA61" w14:textId="77777777" w:rsidTr="002D0149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54A00B" w14:textId="3959BC47" w:rsidR="003E1585" w:rsidRPr="002D014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01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8CA587" w14:textId="7D887EC9" w:rsidR="003E1585" w:rsidRPr="002D0149" w:rsidRDefault="0000000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3E1585" w:rsidRPr="002D0149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S1-252246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B71CA9" w14:textId="5188C6AA" w:rsidR="003E1585" w:rsidRPr="002D014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149">
              <w:rPr>
                <w:rFonts w:eastAsia="Times New Roman" w:cs="Arial"/>
                <w:szCs w:val="18"/>
                <w:lang w:eastAsia="ar-SA"/>
              </w:rPr>
              <w:t>IPLOOK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D35976" w14:textId="4B3292BA" w:rsidR="003E1585" w:rsidRPr="002D014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149">
              <w:rPr>
                <w:rFonts w:eastAsia="Times New Roman" w:cs="Arial"/>
                <w:szCs w:val="18"/>
                <w:lang w:eastAsia="ar-SA"/>
              </w:rPr>
              <w:t>Use Case on Animal Tracking in Farming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BC415" w14:textId="0D046EB5" w:rsidR="003E1585" w:rsidRPr="002D0149" w:rsidRDefault="002D014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D0149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E26A8" w14:textId="60FB7DCC" w:rsidR="003E1585" w:rsidRPr="002D0149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2B5B90" w14:paraId="4081CC9E" w14:textId="77777777" w:rsidTr="002D0149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FCDC6" w14:textId="7976894A" w:rsidR="003E1585" w:rsidRPr="002D014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01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55EB5D" w14:textId="3DD4EAC7" w:rsidR="003E1585" w:rsidRPr="002D0149" w:rsidRDefault="0000000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3E1585" w:rsidRPr="002D0149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S1-252317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31EBB" w14:textId="613E18E4" w:rsidR="003E1585" w:rsidRPr="002D014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149">
              <w:rPr>
                <w:rFonts w:eastAsia="Times New Roman" w:cs="Arial"/>
                <w:szCs w:val="18"/>
                <w:lang w:eastAsia="ar-SA"/>
              </w:rPr>
              <w:t xml:space="preserve">Ericsson, </w:t>
            </w:r>
            <w:proofErr w:type="spellStart"/>
            <w:r w:rsidRPr="002D0149">
              <w:rPr>
                <w:rFonts w:eastAsia="Times New Roman" w:cs="Arial"/>
                <w:szCs w:val="18"/>
                <w:lang w:eastAsia="ar-SA"/>
              </w:rPr>
              <w:t>Itron</w:t>
            </w:r>
            <w:proofErr w:type="spell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EE4DF" w14:textId="56183F92" w:rsidR="003E1585" w:rsidRPr="002D0149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149">
              <w:rPr>
                <w:rFonts w:eastAsia="Times New Roman" w:cs="Arial"/>
                <w:szCs w:val="18"/>
                <w:lang w:eastAsia="ar-SA"/>
              </w:rPr>
              <w:t>New use case for Gas and Water Metering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0EF8EE" w14:textId="14B9F5B0" w:rsidR="003E1585" w:rsidRPr="002D0149" w:rsidRDefault="002D014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D0149">
              <w:rPr>
                <w:rFonts w:eastAsia="Times New Roman" w:cs="Arial"/>
                <w:szCs w:val="18"/>
                <w:lang w:val="de-DE" w:eastAsia="ar-SA"/>
              </w:rPr>
              <w:t>Revised to S1-252655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0ABF6" w14:textId="77777777" w:rsidR="003E1585" w:rsidRPr="002D0149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D0149" w:rsidRPr="002B5B90" w14:paraId="78F6016F" w14:textId="77777777" w:rsidTr="0011060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AF6D1" w14:textId="367D7791" w:rsidR="002D0149" w:rsidRPr="002D0149" w:rsidRDefault="002D014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D014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7D07" w14:textId="13B8E031" w:rsidR="002D0149" w:rsidRPr="002D0149" w:rsidRDefault="00000000" w:rsidP="003E1585">
            <w:pPr>
              <w:snapToGrid w:val="0"/>
              <w:spacing w:after="0" w:line="240" w:lineRule="auto"/>
            </w:pPr>
            <w:hyperlink r:id="rId30" w:history="1">
              <w:r w:rsidR="002D0149" w:rsidRPr="002D0149">
                <w:rPr>
                  <w:rStyle w:val="Hipervnculo"/>
                  <w:rFonts w:cs="Arial"/>
                  <w:color w:val="auto"/>
                </w:rPr>
                <w:t>S1-252655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84BDC" w14:textId="32338B73" w:rsidR="002D0149" w:rsidRPr="002D0149" w:rsidRDefault="002D014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149">
              <w:rPr>
                <w:rFonts w:eastAsia="Times New Roman" w:cs="Arial"/>
                <w:szCs w:val="18"/>
                <w:lang w:eastAsia="ar-SA"/>
              </w:rPr>
              <w:t xml:space="preserve">Ericsson, </w:t>
            </w:r>
            <w:proofErr w:type="spellStart"/>
            <w:r w:rsidRPr="002D0149">
              <w:rPr>
                <w:rFonts w:eastAsia="Times New Roman" w:cs="Arial"/>
                <w:szCs w:val="18"/>
                <w:lang w:eastAsia="ar-SA"/>
              </w:rPr>
              <w:t>Itron</w:t>
            </w:r>
            <w:proofErr w:type="spell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31A5A" w14:textId="7E797F42" w:rsidR="002D0149" w:rsidRPr="002D0149" w:rsidRDefault="002D014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D0149">
              <w:rPr>
                <w:rFonts w:eastAsia="Times New Roman" w:cs="Arial"/>
                <w:szCs w:val="18"/>
                <w:lang w:eastAsia="ar-SA"/>
              </w:rPr>
              <w:t>New use case for Gas and Water Metering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C9F4" w14:textId="77777777" w:rsidR="002D0149" w:rsidRPr="002D0149" w:rsidRDefault="002D0149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9EFD" w14:textId="10A20201" w:rsidR="002D0149" w:rsidRPr="002D0149" w:rsidRDefault="002D0149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D0149">
              <w:rPr>
                <w:rFonts w:eastAsia="Arial Unicode MS" w:cs="Arial"/>
                <w:szCs w:val="18"/>
                <w:lang w:val="de-DE" w:eastAsia="ar-SA"/>
              </w:rPr>
              <w:t>Revision of S1-252317.</w:t>
            </w:r>
          </w:p>
        </w:tc>
      </w:tr>
      <w:tr w:rsidR="003E1585" w:rsidRPr="002B5B90" w14:paraId="3B071E46" w14:textId="77777777" w:rsidTr="000C6370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70D8F" w14:textId="537DD305" w:rsidR="003E1585" w:rsidRPr="0011060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060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0201C" w14:textId="6909948E" w:rsidR="003E1585" w:rsidRPr="00110606" w:rsidRDefault="0000000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3E1585" w:rsidRPr="00110606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S1-252329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CA112" w14:textId="264DC429" w:rsidR="003E1585" w:rsidRPr="0011060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0606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C13A5" w14:textId="7B4B9FF9" w:rsidR="003E1585" w:rsidRPr="00110606" w:rsidRDefault="003E1585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0606">
              <w:rPr>
                <w:rFonts w:eastAsia="Times New Roman" w:cs="Arial"/>
                <w:szCs w:val="18"/>
                <w:lang w:eastAsia="ar-SA"/>
              </w:rPr>
              <w:t>Use case on wireless power transfer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A6E32" w14:textId="42C8EF52" w:rsidR="003E1585" w:rsidRPr="00110606" w:rsidRDefault="0011060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10606">
              <w:rPr>
                <w:rFonts w:eastAsia="Times New Roman" w:cs="Arial"/>
                <w:szCs w:val="18"/>
                <w:lang w:val="de-DE" w:eastAsia="ar-SA"/>
              </w:rPr>
              <w:t>Revised to S1-252656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2320E" w14:textId="77777777" w:rsidR="003E1585" w:rsidRPr="00110606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10606" w:rsidRPr="002B5B90" w14:paraId="130184C7" w14:textId="77777777" w:rsidTr="000C6370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9308BF" w14:textId="436737E9" w:rsidR="00110606" w:rsidRPr="000C6370" w:rsidRDefault="0011060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C637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C34D25" w14:textId="2CA7FB7A" w:rsidR="00110606" w:rsidRPr="000C6370" w:rsidRDefault="00000000" w:rsidP="003E1585">
            <w:pPr>
              <w:snapToGrid w:val="0"/>
              <w:spacing w:after="0" w:line="240" w:lineRule="auto"/>
            </w:pPr>
            <w:hyperlink r:id="rId32" w:history="1">
              <w:r w:rsidR="00110606" w:rsidRPr="000C6370">
                <w:rPr>
                  <w:rStyle w:val="Hipervnculo"/>
                  <w:rFonts w:cs="Arial"/>
                  <w:color w:val="auto"/>
                </w:rPr>
                <w:t>S1-252656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36268" w14:textId="508F05C5" w:rsidR="00110606" w:rsidRPr="000C6370" w:rsidRDefault="0011060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6370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2DAB7" w14:textId="19DD4816" w:rsidR="00110606" w:rsidRPr="000C6370" w:rsidRDefault="0011060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6370">
              <w:rPr>
                <w:rFonts w:eastAsia="Times New Roman" w:cs="Arial"/>
                <w:szCs w:val="18"/>
                <w:lang w:eastAsia="ar-SA"/>
              </w:rPr>
              <w:t>Use case on wireless power transfer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DD7B64" w14:textId="12119211" w:rsidR="00110606" w:rsidRPr="000C6370" w:rsidRDefault="000C637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C637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D38E29" w14:textId="3C4F7D84" w:rsidR="00110606" w:rsidRPr="000C6370" w:rsidRDefault="00110606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C6370">
              <w:rPr>
                <w:rFonts w:eastAsia="Arial Unicode MS" w:cs="Arial"/>
                <w:szCs w:val="18"/>
                <w:lang w:val="de-DE" w:eastAsia="ar-SA"/>
              </w:rPr>
              <w:t>Revision of S1-252329.</w:t>
            </w:r>
          </w:p>
        </w:tc>
      </w:tr>
      <w:tr w:rsidR="003E1585" w:rsidRPr="00745D37" w14:paraId="7ACD43DF" w14:textId="77777777" w:rsidTr="00E94FC9">
        <w:trPr>
          <w:trHeight w:val="141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1613F7C" w14:textId="37BA6722" w:rsidR="003E1585" w:rsidRDefault="003E1585" w:rsidP="00E94FC9">
            <w:pPr>
              <w:pStyle w:val="Ttulo2"/>
            </w:pPr>
            <w:r>
              <w:lastRenderedPageBreak/>
              <w:t>Other Use Cases</w:t>
            </w:r>
          </w:p>
        </w:tc>
      </w:tr>
      <w:tr w:rsidR="00CE2B0F" w:rsidRPr="00BC04B8" w14:paraId="09882BF2" w14:textId="77777777" w:rsidTr="00110606">
        <w:trPr>
          <w:trHeight w:val="250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06947CE6" w14:textId="77777777" w:rsidR="00CE2B0F" w:rsidRPr="00BC04B8" w:rsidRDefault="00CE2B0F" w:rsidP="00044991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Former Use Cases</w:t>
            </w:r>
          </w:p>
        </w:tc>
      </w:tr>
      <w:tr w:rsidR="00CE2B0F" w:rsidRPr="002B5B90" w14:paraId="7BD88F5B" w14:textId="77777777" w:rsidTr="00BD6B6E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63F7A" w14:textId="77777777" w:rsidR="00CE2B0F" w:rsidRPr="00110606" w:rsidRDefault="00CE2B0F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110606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E01A4" w14:textId="195EF44A" w:rsidR="00CE2B0F" w:rsidRPr="00110606" w:rsidRDefault="00000000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="00CE2B0F" w:rsidRPr="00110606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1ADA6" w14:textId="55E0B0FC" w:rsidR="00CE2B0F" w:rsidRPr="00110606" w:rsidRDefault="00F02F47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10606">
              <w:rPr>
                <w:rFonts w:eastAsia="Times New Roman"/>
                <w:szCs w:val="18"/>
                <w:lang w:eastAsia="ar-SA"/>
              </w:rPr>
              <w:t>V</w:t>
            </w:r>
            <w:r w:rsidR="00CE2B0F" w:rsidRPr="00110606">
              <w:rPr>
                <w:rFonts w:eastAsia="Times New Roman"/>
                <w:szCs w:val="18"/>
                <w:lang w:eastAsia="ar-SA"/>
              </w:rPr>
              <w:t>ivo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F6E34" w14:textId="77777777" w:rsidR="00CE2B0F" w:rsidRPr="00110606" w:rsidRDefault="00CE2B0F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110606">
              <w:rPr>
                <w:rFonts w:eastAsia="Times New Roman"/>
                <w:szCs w:val="18"/>
                <w:lang w:eastAsia="ar-SA"/>
              </w:rPr>
              <w:t>Addition of the computing service definition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3A3DF" w14:textId="76C4B156" w:rsidR="00CE2B0F" w:rsidRPr="00110606" w:rsidRDefault="00110606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</w:t>
            </w:r>
            <w:r w:rsidR="00055E27">
              <w:rPr>
                <w:rFonts w:eastAsia="Times New Roman" w:cs="Arial"/>
                <w:szCs w:val="18"/>
                <w:lang w:val="de-DE" w:eastAsia="ar-SA"/>
              </w:rPr>
              <w:t>d</w:t>
            </w:r>
            <w:r>
              <w:rPr>
                <w:rFonts w:eastAsia="Times New Roman" w:cs="Arial"/>
                <w:szCs w:val="18"/>
                <w:lang w:val="de-DE" w:eastAsia="ar-SA"/>
              </w:rPr>
              <w:t xml:space="preserve"> into </w:t>
            </w:r>
            <w:r w:rsidR="00F27AA1">
              <w:rPr>
                <w:rFonts w:eastAsia="Times New Roman" w:cs="Arial"/>
                <w:szCs w:val="18"/>
                <w:lang w:val="de-DE" w:eastAsia="ar-SA"/>
              </w:rPr>
              <w:t>S1-25</w:t>
            </w:r>
            <w:r>
              <w:rPr>
                <w:rFonts w:eastAsia="Times New Roman" w:cs="Arial"/>
                <w:szCs w:val="18"/>
                <w:lang w:val="de-DE" w:eastAsia="ar-SA"/>
              </w:rPr>
              <w:t>2434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279D4" w14:textId="18F3EC2F" w:rsidR="00CE2B0F" w:rsidRPr="00110606" w:rsidRDefault="00CE2B0F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E2B0F" w:rsidRPr="002B5B90" w14:paraId="366A9442" w14:textId="77777777" w:rsidTr="00BD6B6E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BF251" w14:textId="77777777" w:rsidR="00CE2B0F" w:rsidRPr="00BD6B6E" w:rsidRDefault="00CE2B0F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D6B6E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0BCA44" w14:textId="53473CA4" w:rsidR="00CE2B0F" w:rsidRPr="00BD6B6E" w:rsidRDefault="00000000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4" w:history="1">
              <w:r w:rsidR="00CE2B0F" w:rsidRPr="00BD6B6E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S1-252190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5B7F6C" w14:textId="77777777" w:rsidR="00CE2B0F" w:rsidRPr="00BD6B6E" w:rsidRDefault="00CE2B0F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6B6E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3441A8" w14:textId="77777777" w:rsidR="00CE2B0F" w:rsidRPr="00BD6B6E" w:rsidRDefault="00CE2B0F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6B6E">
              <w:rPr>
                <w:rFonts w:eastAsia="Times New Roman"/>
                <w:szCs w:val="18"/>
                <w:lang w:eastAsia="ar-SA"/>
              </w:rPr>
              <w:t>Move W.1 UC to Clause 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C78168" w14:textId="2C7D9044" w:rsidR="00CE2B0F" w:rsidRPr="00BD6B6E" w:rsidRDefault="00BD6B6E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D6B6E">
              <w:rPr>
                <w:rFonts w:eastAsia="Times New Roman" w:cs="Arial"/>
                <w:szCs w:val="18"/>
                <w:lang w:val="de-DE" w:eastAsia="ar-SA"/>
              </w:rPr>
              <w:t>Revised to S1-252657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BC2F2D" w14:textId="77777777" w:rsidR="00CE2B0F" w:rsidRPr="00BD6B6E" w:rsidRDefault="00CE2B0F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D6B6E" w:rsidRPr="002B5B90" w14:paraId="553BFB86" w14:textId="77777777" w:rsidTr="00BD6B6E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C681C" w14:textId="0ECCAC1E" w:rsidR="00BD6B6E" w:rsidRPr="00BD6B6E" w:rsidRDefault="00BD6B6E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BD6B6E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D104" w14:textId="2F73F6B8" w:rsidR="00BD6B6E" w:rsidRPr="00BD6B6E" w:rsidRDefault="00000000" w:rsidP="00044991">
            <w:pPr>
              <w:snapToGrid w:val="0"/>
              <w:spacing w:after="0" w:line="240" w:lineRule="auto"/>
            </w:pPr>
            <w:hyperlink r:id="rId35" w:history="1">
              <w:r w:rsidR="00BD6B6E" w:rsidRPr="00BD6B6E">
                <w:rPr>
                  <w:rStyle w:val="Hipervnculo"/>
                  <w:rFonts w:cs="Arial"/>
                  <w:color w:val="auto"/>
                </w:rPr>
                <w:t>S1-252657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4DF0" w14:textId="542579BA" w:rsidR="00BD6B6E" w:rsidRPr="00BD6B6E" w:rsidRDefault="00BD6B6E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6B6E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AE9B" w14:textId="3CBBBA66" w:rsidR="00BD6B6E" w:rsidRPr="00BD6B6E" w:rsidRDefault="00BD6B6E" w:rsidP="00044991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D6B6E">
              <w:rPr>
                <w:rFonts w:eastAsia="Times New Roman"/>
                <w:szCs w:val="18"/>
                <w:lang w:eastAsia="ar-SA"/>
              </w:rPr>
              <w:t>Move W.1 UC to Clause 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2F8C" w14:textId="77777777" w:rsidR="00BD6B6E" w:rsidRPr="00BD6B6E" w:rsidRDefault="00BD6B6E" w:rsidP="000449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F363" w14:textId="792D265B" w:rsidR="00BD6B6E" w:rsidRPr="00BD6B6E" w:rsidRDefault="00BD6B6E" w:rsidP="0004499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D6B6E">
              <w:rPr>
                <w:rFonts w:eastAsia="Arial Unicode MS" w:cs="Arial"/>
                <w:szCs w:val="18"/>
                <w:lang w:val="de-DE" w:eastAsia="ar-SA"/>
              </w:rPr>
              <w:t>Revision of S1-252190.</w:t>
            </w:r>
          </w:p>
        </w:tc>
      </w:tr>
      <w:tr w:rsidR="00CE2B0F" w:rsidRPr="00BC04B8" w14:paraId="05ECD870" w14:textId="77777777" w:rsidTr="00AF172C">
        <w:trPr>
          <w:trHeight w:val="250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4C0F66F0" w14:textId="15FFD12C" w:rsidR="00CE2B0F" w:rsidRPr="00BC04B8" w:rsidRDefault="00CE2B0F" w:rsidP="00044991">
            <w:pPr>
              <w:pStyle w:val="Ttulo8"/>
              <w:jc w:val="left"/>
              <w:rPr>
                <w:color w:val="1F497D" w:themeColor="text2"/>
                <w:sz w:val="17"/>
                <w:szCs w:val="17"/>
              </w:rPr>
            </w:pPr>
            <w:r>
              <w:rPr>
                <w:color w:val="1F497D" w:themeColor="text2"/>
                <w:sz w:val="17"/>
                <w:szCs w:val="17"/>
              </w:rPr>
              <w:t>New Use Cases</w:t>
            </w:r>
          </w:p>
        </w:tc>
      </w:tr>
      <w:tr w:rsidR="003E1585" w:rsidRPr="002B5B90" w14:paraId="2DE7C65E" w14:textId="77777777" w:rsidTr="00061C50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EEF9E" w14:textId="0A4092B7" w:rsidR="003E1585" w:rsidRPr="00AF172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F172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DB464E" w14:textId="78A58499" w:rsidR="003E1585" w:rsidRPr="00AF172C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3E1585" w:rsidRPr="00AF172C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S1-252065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50A3C" w14:textId="61E305F8" w:rsidR="003E1585" w:rsidRPr="00AF172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172C">
              <w:rPr>
                <w:rFonts w:eastAsia="Times New Roman"/>
                <w:szCs w:val="18"/>
                <w:lang w:eastAsia="ar-SA"/>
              </w:rPr>
              <w:t>Qualcomm Incorporated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668DB" w14:textId="4B8DD684" w:rsidR="003E1585" w:rsidRPr="00AF172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F172C">
              <w:rPr>
                <w:rFonts w:eastAsia="Times New Roman"/>
                <w:szCs w:val="18"/>
                <w:lang w:eastAsia="ar-SA"/>
              </w:rPr>
              <w:t>Use case on Supplemental NW Extension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F150DC" w14:textId="31744FD4" w:rsidR="003E1585" w:rsidRPr="00AF172C" w:rsidRDefault="00AF172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F172C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7BD59" w14:textId="77777777" w:rsidR="003E1585" w:rsidRPr="00AF172C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E1585" w:rsidRPr="002B5B90" w14:paraId="698598CC" w14:textId="77777777" w:rsidTr="00061C50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53E995" w14:textId="132655D4" w:rsidR="003E1585" w:rsidRPr="00061C50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61C5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4D79C" w14:textId="138676A2" w:rsidR="003E1585" w:rsidRPr="00061C50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7" w:history="1">
              <w:r w:rsidR="003E1585" w:rsidRPr="00061C50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S1-252123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07DBF" w14:textId="1B41B50A" w:rsidR="003E1585" w:rsidRPr="00061C50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proofErr w:type="gramStart"/>
            <w:r w:rsidRPr="00061C50">
              <w:rPr>
                <w:rFonts w:eastAsia="Times New Roman"/>
                <w:szCs w:val="18"/>
                <w:lang w:eastAsia="ar-SA"/>
              </w:rPr>
              <w:t>vivo,OPPO</w:t>
            </w:r>
            <w:proofErr w:type="spellEnd"/>
            <w:proofErr w:type="gram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4EED0" w14:textId="03016C81" w:rsidR="003E1585" w:rsidRPr="00061C50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1C50">
              <w:rPr>
                <w:rFonts w:eastAsia="Times New Roman"/>
                <w:szCs w:val="18"/>
                <w:lang w:eastAsia="ar-SA"/>
              </w:rPr>
              <w:t>Use case on computing service for XR game acceleration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A8704" w14:textId="0AFB0BDF" w:rsidR="003E1585" w:rsidRPr="00061C50" w:rsidRDefault="00061C5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61C50">
              <w:rPr>
                <w:rFonts w:eastAsia="Times New Roman" w:cs="Arial"/>
                <w:szCs w:val="18"/>
                <w:lang w:val="de-DE" w:eastAsia="ar-SA"/>
              </w:rPr>
              <w:t>Revised to S1-252658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4A7C0B" w14:textId="77777777" w:rsidR="003E1585" w:rsidRPr="00061C50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61C50" w:rsidRPr="002B5B90" w14:paraId="33675538" w14:textId="77777777" w:rsidTr="0048721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D802" w14:textId="46D8DC78" w:rsidR="00061C50" w:rsidRPr="00061C50" w:rsidRDefault="00061C5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061C50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A7A2" w14:textId="0D8BCA34" w:rsidR="00061C50" w:rsidRPr="00061C50" w:rsidRDefault="00000000" w:rsidP="003E1585">
            <w:pPr>
              <w:snapToGrid w:val="0"/>
              <w:spacing w:after="0" w:line="240" w:lineRule="auto"/>
            </w:pPr>
            <w:hyperlink r:id="rId38" w:history="1">
              <w:r w:rsidR="00061C50" w:rsidRPr="00061C50">
                <w:rPr>
                  <w:rStyle w:val="Hipervnculo"/>
                  <w:rFonts w:cs="Arial"/>
                  <w:color w:val="auto"/>
                </w:rPr>
                <w:t>S1-252658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C2B4" w14:textId="2A88D83F" w:rsidR="00061C50" w:rsidRPr="00061C50" w:rsidRDefault="00061C5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proofErr w:type="gramStart"/>
            <w:r w:rsidRPr="00061C50">
              <w:rPr>
                <w:rFonts w:eastAsia="Times New Roman"/>
                <w:szCs w:val="18"/>
                <w:lang w:eastAsia="ar-SA"/>
              </w:rPr>
              <w:t>vivo,OPPO</w:t>
            </w:r>
            <w:proofErr w:type="spellEnd"/>
            <w:proofErr w:type="gramEnd"/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267E" w14:textId="5EDCB96F" w:rsidR="00061C50" w:rsidRPr="00061C50" w:rsidRDefault="00061C5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61C50">
              <w:rPr>
                <w:rFonts w:eastAsia="Times New Roman"/>
                <w:szCs w:val="18"/>
                <w:lang w:eastAsia="ar-SA"/>
              </w:rPr>
              <w:t>Use case on computing service for XR game acceleration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84F9" w14:textId="77777777" w:rsidR="00061C50" w:rsidRPr="00061C50" w:rsidRDefault="00061C50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7FCBB" w14:textId="1E3D2388" w:rsidR="00061C50" w:rsidRPr="00061C50" w:rsidRDefault="00061C50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61C50">
              <w:rPr>
                <w:rFonts w:eastAsia="Arial Unicode MS" w:cs="Arial"/>
                <w:szCs w:val="18"/>
                <w:lang w:val="de-DE" w:eastAsia="ar-SA"/>
              </w:rPr>
              <w:t>Revision of S1-252123.</w:t>
            </w:r>
          </w:p>
        </w:tc>
      </w:tr>
      <w:tr w:rsidR="003E1585" w:rsidRPr="002B5B90" w14:paraId="22A66B9B" w14:textId="77777777" w:rsidTr="0048721D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3AC0A" w14:textId="40B75020" w:rsidR="003E1585" w:rsidRPr="0048721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8721D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BE4FB" w14:textId="6B419514" w:rsidR="003E1585" w:rsidRPr="0048721D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9" w:history="1">
              <w:r w:rsidR="003E1585" w:rsidRPr="0048721D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S1-252132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C59DC" w14:textId="42CB06C4" w:rsidR="003E1585" w:rsidRPr="0048721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s-ES" w:eastAsia="ar-SA"/>
              </w:rPr>
            </w:pPr>
            <w:proofErr w:type="spellStart"/>
            <w:r w:rsidRPr="0048721D">
              <w:rPr>
                <w:rFonts w:eastAsia="Times New Roman"/>
                <w:szCs w:val="18"/>
                <w:lang w:val="es-ES" w:eastAsia="ar-SA"/>
              </w:rPr>
              <w:t>MediaTek</w:t>
            </w:r>
            <w:proofErr w:type="spellEnd"/>
            <w:r w:rsidRPr="0048721D">
              <w:rPr>
                <w:rFonts w:eastAsia="Times New Roman"/>
                <w:szCs w:val="18"/>
                <w:lang w:val="es-ES" w:eastAsia="ar-SA"/>
              </w:rPr>
              <w:t xml:space="preserve"> Inc., </w:t>
            </w:r>
            <w:proofErr w:type="spellStart"/>
            <w:r w:rsidRPr="0048721D">
              <w:rPr>
                <w:rFonts w:eastAsia="Times New Roman"/>
                <w:szCs w:val="18"/>
                <w:lang w:val="es-ES" w:eastAsia="ar-SA"/>
              </w:rPr>
              <w:t>Nvidia</w:t>
            </w:r>
            <w:proofErr w:type="spellEnd"/>
            <w:r w:rsidRPr="0048721D">
              <w:rPr>
                <w:rFonts w:eastAsia="Times New Roman"/>
                <w:szCs w:val="18"/>
                <w:lang w:val="es-ES" w:eastAsia="ar-SA"/>
              </w:rPr>
              <w:t>, Toyota, vivo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101D3E" w14:textId="68AC556C" w:rsidR="003E1585" w:rsidRPr="0048721D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8721D">
              <w:rPr>
                <w:rFonts w:eastAsia="Times New Roman"/>
                <w:szCs w:val="18"/>
                <w:lang w:eastAsia="ar-SA"/>
              </w:rPr>
              <w:t xml:space="preserve">Use case on Computing Service enabling personal AI agent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3EC8EF" w14:textId="7E023079" w:rsidR="003E1585" w:rsidRPr="0048721D" w:rsidRDefault="0048721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8721D">
              <w:rPr>
                <w:rFonts w:eastAsia="Times New Roman" w:cs="Arial"/>
                <w:szCs w:val="18"/>
                <w:lang w:val="de-DE" w:eastAsia="ar-SA"/>
              </w:rPr>
              <w:t>Revised to S1-252659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AF6AF0" w14:textId="77777777" w:rsidR="003E1585" w:rsidRPr="0048721D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8721D" w:rsidRPr="002B5B90" w14:paraId="24D7E5C9" w14:textId="77777777" w:rsidTr="006429C6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4E50" w14:textId="7313FE52" w:rsidR="0048721D" w:rsidRPr="0048721D" w:rsidRDefault="0048721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48721D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294E" w14:textId="2BC9AD8F" w:rsidR="0048721D" w:rsidRPr="0048721D" w:rsidRDefault="00000000" w:rsidP="003E1585">
            <w:pPr>
              <w:snapToGrid w:val="0"/>
              <w:spacing w:after="0" w:line="240" w:lineRule="auto"/>
            </w:pPr>
            <w:hyperlink r:id="rId40" w:history="1">
              <w:r w:rsidR="0048721D" w:rsidRPr="0048721D">
                <w:rPr>
                  <w:rStyle w:val="Hipervnculo"/>
                  <w:rFonts w:cs="Arial"/>
                  <w:color w:val="auto"/>
                </w:rPr>
                <w:t>S1-252659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88CD" w14:textId="0336FC40" w:rsidR="0048721D" w:rsidRPr="0048721D" w:rsidRDefault="0048721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es-ES" w:eastAsia="ar-SA"/>
              </w:rPr>
            </w:pPr>
            <w:proofErr w:type="spellStart"/>
            <w:r w:rsidRPr="0048721D">
              <w:rPr>
                <w:rFonts w:eastAsia="Times New Roman"/>
                <w:szCs w:val="18"/>
                <w:lang w:val="es-ES" w:eastAsia="ar-SA"/>
              </w:rPr>
              <w:t>MediaTek</w:t>
            </w:r>
            <w:proofErr w:type="spellEnd"/>
            <w:r w:rsidRPr="0048721D">
              <w:rPr>
                <w:rFonts w:eastAsia="Times New Roman"/>
                <w:szCs w:val="18"/>
                <w:lang w:val="es-ES" w:eastAsia="ar-SA"/>
              </w:rPr>
              <w:t xml:space="preserve"> Inc., </w:t>
            </w:r>
            <w:proofErr w:type="spellStart"/>
            <w:r w:rsidRPr="0048721D">
              <w:rPr>
                <w:rFonts w:eastAsia="Times New Roman"/>
                <w:szCs w:val="18"/>
                <w:lang w:val="es-ES" w:eastAsia="ar-SA"/>
              </w:rPr>
              <w:t>Nvidia</w:t>
            </w:r>
            <w:proofErr w:type="spellEnd"/>
            <w:r w:rsidRPr="0048721D">
              <w:rPr>
                <w:rFonts w:eastAsia="Times New Roman"/>
                <w:szCs w:val="18"/>
                <w:lang w:val="es-ES" w:eastAsia="ar-SA"/>
              </w:rPr>
              <w:t>, Toyota, vivo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2F6CA" w14:textId="6F77D334" w:rsidR="0048721D" w:rsidRPr="0048721D" w:rsidRDefault="0048721D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8721D">
              <w:rPr>
                <w:rFonts w:eastAsia="Times New Roman"/>
                <w:szCs w:val="18"/>
                <w:lang w:eastAsia="ar-SA"/>
              </w:rPr>
              <w:t xml:space="preserve">Use case on Computing Service enabling personal AI agent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86CF" w14:textId="77777777" w:rsidR="0048721D" w:rsidRPr="0048721D" w:rsidRDefault="0048721D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AB4D4" w14:textId="09970F6A" w:rsidR="0048721D" w:rsidRPr="0048721D" w:rsidRDefault="0048721D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8721D">
              <w:rPr>
                <w:rFonts w:eastAsia="Arial Unicode MS" w:cs="Arial"/>
                <w:szCs w:val="18"/>
                <w:lang w:val="de-DE" w:eastAsia="ar-SA"/>
              </w:rPr>
              <w:t>Revision of S1-252132.</w:t>
            </w:r>
          </w:p>
        </w:tc>
      </w:tr>
      <w:tr w:rsidR="003E1585" w:rsidRPr="002B5B90" w14:paraId="2EE53658" w14:textId="77777777" w:rsidTr="00CA73C7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74A1B7" w14:textId="657C2278" w:rsidR="003E1585" w:rsidRPr="006429C6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6429C6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CDA66" w14:textId="65FF7CB6" w:rsidR="003E1585" w:rsidRPr="006429C6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1" w:history="1">
              <w:r w:rsidR="003E1585" w:rsidRPr="006429C6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S1-252192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034AB4" w14:textId="0CC7E1A3" w:rsidR="003E1585" w:rsidRPr="006429C6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9C6">
              <w:rPr>
                <w:rFonts w:eastAsia="Times New Roman"/>
                <w:szCs w:val="18"/>
                <w:lang w:eastAsia="ar-SA"/>
              </w:rPr>
              <w:t>Nokia, KPN, Softbank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5B873" w14:textId="1A29D642" w:rsidR="003E1585" w:rsidRPr="006429C6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429C6">
              <w:rPr>
                <w:rFonts w:eastAsia="Times New Roman"/>
                <w:szCs w:val="18"/>
                <w:lang w:eastAsia="ar-SA"/>
              </w:rPr>
              <w:t>New use case on Compute Service Discovery in Coordination with the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92048C" w14:textId="4F499145" w:rsidR="003E1585" w:rsidRPr="006429C6" w:rsidRDefault="006429C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429C6">
              <w:rPr>
                <w:rFonts w:eastAsia="Times New Roman" w:cs="Arial"/>
                <w:szCs w:val="18"/>
                <w:lang w:val="de-DE" w:eastAsia="ar-SA"/>
              </w:rPr>
              <w:t>Revised to S1-252660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53093" w14:textId="77777777" w:rsidR="003E1585" w:rsidRPr="006429C6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429C6" w:rsidRPr="002B5B90" w14:paraId="744B5DAF" w14:textId="77777777" w:rsidTr="00CA73C7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1CE49D" w14:textId="753783BC" w:rsidR="006429C6" w:rsidRPr="00CA73C7" w:rsidRDefault="006429C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A73C7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7B1A34" w14:textId="6FADAFA0" w:rsidR="006429C6" w:rsidRPr="00CA73C7" w:rsidRDefault="00000000" w:rsidP="003E1585">
            <w:pPr>
              <w:snapToGrid w:val="0"/>
              <w:spacing w:after="0" w:line="240" w:lineRule="auto"/>
            </w:pPr>
            <w:hyperlink r:id="rId42" w:history="1">
              <w:r w:rsidR="006429C6" w:rsidRPr="00CA73C7">
                <w:rPr>
                  <w:rStyle w:val="Hipervnculo"/>
                  <w:rFonts w:cs="Arial"/>
                  <w:color w:val="auto"/>
                </w:rPr>
                <w:t>S1-252660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A8F517" w14:textId="1F902B3C" w:rsidR="006429C6" w:rsidRPr="00CA73C7" w:rsidRDefault="006429C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73C7">
              <w:rPr>
                <w:rFonts w:eastAsia="Times New Roman"/>
                <w:szCs w:val="18"/>
                <w:lang w:eastAsia="ar-SA"/>
              </w:rPr>
              <w:t>Nokia, KPN, Softbank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CF2FAD" w14:textId="78D75524" w:rsidR="006429C6" w:rsidRPr="00CA73C7" w:rsidRDefault="006429C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73C7">
              <w:rPr>
                <w:rFonts w:eastAsia="Times New Roman"/>
                <w:szCs w:val="18"/>
                <w:lang w:eastAsia="ar-SA"/>
              </w:rPr>
              <w:t>New use case on Compute Service Discovery in Coordination with the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64BBCA" w14:textId="3B8FA81C" w:rsidR="006429C6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A73C7">
              <w:rPr>
                <w:rFonts w:eastAsia="Times New Roman" w:cs="Arial"/>
                <w:szCs w:val="18"/>
                <w:lang w:val="de-DE" w:eastAsia="ar-SA"/>
              </w:rPr>
              <w:t>Revised to S1-252667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51A37" w14:textId="0A55FB23" w:rsidR="006429C6" w:rsidRPr="00CA73C7" w:rsidRDefault="006429C6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szCs w:val="18"/>
                <w:lang w:val="de-DE" w:eastAsia="ar-SA"/>
              </w:rPr>
              <w:t>Revision of S1-252192.</w:t>
            </w:r>
          </w:p>
        </w:tc>
      </w:tr>
      <w:tr w:rsidR="00CA73C7" w:rsidRPr="002B5B90" w14:paraId="612D8C64" w14:textId="77777777" w:rsidTr="00CA73C7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E395" w14:textId="051884E7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A73C7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6911C" w14:textId="1648E226" w:rsidR="00CA73C7" w:rsidRPr="00CA73C7" w:rsidRDefault="00000000" w:rsidP="003E1585">
            <w:pPr>
              <w:snapToGrid w:val="0"/>
              <w:spacing w:after="0" w:line="240" w:lineRule="auto"/>
              <w:rPr>
                <w:rFonts w:cs="Arial"/>
              </w:rPr>
            </w:pPr>
            <w:hyperlink r:id="rId43" w:history="1">
              <w:r w:rsidR="00CA73C7" w:rsidRPr="00CA73C7">
                <w:rPr>
                  <w:rStyle w:val="Hipervnculo"/>
                  <w:rFonts w:cs="Arial"/>
                  <w:color w:val="auto"/>
                </w:rPr>
                <w:t>S1-252667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D209" w14:textId="787A3D20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73C7">
              <w:rPr>
                <w:rFonts w:eastAsia="Times New Roman"/>
                <w:szCs w:val="18"/>
                <w:lang w:eastAsia="ar-SA"/>
              </w:rPr>
              <w:t>Nokia, KPN, Softbank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B8E92" w14:textId="0487E3F9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A73C7">
              <w:rPr>
                <w:rFonts w:eastAsia="Times New Roman"/>
                <w:szCs w:val="18"/>
                <w:lang w:eastAsia="ar-SA"/>
              </w:rPr>
              <w:t>New use case on Compute Service Discovery in Coordination with the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92EB6" w14:textId="77777777" w:rsidR="00CA73C7" w:rsidRPr="00CA73C7" w:rsidRDefault="00CA73C7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1AA35" w14:textId="136844A6" w:rsidR="00CA73C7" w:rsidRPr="00CA73C7" w:rsidRDefault="00CA73C7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i/>
                <w:szCs w:val="18"/>
                <w:lang w:val="de-DE" w:eastAsia="ar-SA"/>
              </w:rPr>
              <w:t>Revision of S1-252192.</w:t>
            </w:r>
          </w:p>
          <w:p w14:paraId="20B1D463" w14:textId="18AF5522" w:rsidR="00CA73C7" w:rsidRPr="00CA73C7" w:rsidRDefault="00CA73C7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A73C7">
              <w:rPr>
                <w:rFonts w:eastAsia="Arial Unicode MS" w:cs="Arial"/>
                <w:szCs w:val="18"/>
                <w:lang w:val="de-DE" w:eastAsia="ar-SA"/>
              </w:rPr>
              <w:t>Revision of S1-252660.</w:t>
            </w:r>
          </w:p>
        </w:tc>
      </w:tr>
      <w:tr w:rsidR="003E1585" w:rsidRPr="002B5B90" w14:paraId="40D959F8" w14:textId="77777777" w:rsidTr="005E46A2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6297A0" w14:textId="664341B7" w:rsidR="003E1585" w:rsidRPr="00C84406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84406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F9DCF" w14:textId="201AF604" w:rsidR="003E1585" w:rsidRPr="00C84406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4" w:history="1">
              <w:r w:rsidR="003E1585" w:rsidRPr="00C84406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S1-252233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5C905" w14:textId="14B892F6" w:rsidR="003E1585" w:rsidRPr="00C84406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84406">
              <w:rPr>
                <w:rFonts w:eastAsia="Times New Roman"/>
                <w:szCs w:val="18"/>
                <w:lang w:eastAsia="ar-SA"/>
              </w:rPr>
              <w:t xml:space="preserve">NEC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6D8ED8" w14:textId="520D6FD4" w:rsidR="003E1585" w:rsidRPr="00C84406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84406">
              <w:rPr>
                <w:rFonts w:eastAsia="Times New Roman"/>
                <w:szCs w:val="18"/>
                <w:lang w:eastAsia="ar-SA"/>
              </w:rPr>
              <w:t>Computing service in Operator managed data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0DDFFE" w14:textId="385F002A" w:rsidR="003E1585" w:rsidRPr="00C84406" w:rsidRDefault="00C84406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84406">
              <w:rPr>
                <w:rFonts w:eastAsia="Times New Roman" w:cs="Arial"/>
                <w:szCs w:val="18"/>
                <w:lang w:val="de-DE" w:eastAsia="ar-SA"/>
              </w:rPr>
              <w:t>Revised to S1-250414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6DFEE" w14:textId="77777777" w:rsidR="003E1585" w:rsidRPr="00C84406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84406" w:rsidRPr="002B5B90" w14:paraId="4A4993F1" w14:textId="77777777" w:rsidTr="00D44713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1CDAD" w14:textId="6A17651F" w:rsidR="00C84406" w:rsidRPr="005E46A2" w:rsidRDefault="00C8440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5E46A2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C345F" w14:textId="70380808" w:rsidR="00C84406" w:rsidRPr="005E46A2" w:rsidRDefault="00000000" w:rsidP="003E1585">
            <w:pPr>
              <w:snapToGrid w:val="0"/>
              <w:spacing w:after="0" w:line="240" w:lineRule="auto"/>
            </w:pPr>
            <w:hyperlink r:id="rId45" w:history="1">
              <w:r w:rsidR="00C84406" w:rsidRPr="005E46A2">
                <w:rPr>
                  <w:rStyle w:val="Hipervnculo"/>
                  <w:rFonts w:cs="Arial"/>
                  <w:color w:val="auto"/>
                </w:rPr>
                <w:t>S1-25</w:t>
              </w:r>
              <w:r w:rsidR="006429C6" w:rsidRPr="005E46A2">
                <w:rPr>
                  <w:rStyle w:val="Hipervnculo"/>
                  <w:rFonts w:cs="Arial"/>
                  <w:color w:val="auto"/>
                </w:rPr>
                <w:t>2</w:t>
              </w:r>
              <w:r w:rsidR="00C84406" w:rsidRPr="005E46A2">
                <w:rPr>
                  <w:rStyle w:val="Hipervnculo"/>
                  <w:rFonts w:cs="Arial"/>
                  <w:color w:val="auto"/>
                </w:rPr>
                <w:t>414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20824" w14:textId="112607A9" w:rsidR="00C84406" w:rsidRPr="005E46A2" w:rsidRDefault="00C8440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46A2">
              <w:rPr>
                <w:rFonts w:eastAsia="Times New Roman"/>
                <w:szCs w:val="18"/>
                <w:lang w:eastAsia="ar-SA"/>
              </w:rPr>
              <w:t xml:space="preserve">NEC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BF0892" w14:textId="7B009E01" w:rsidR="00C84406" w:rsidRPr="005E46A2" w:rsidRDefault="00C84406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E46A2">
              <w:rPr>
                <w:rFonts w:eastAsia="Times New Roman"/>
                <w:szCs w:val="18"/>
                <w:lang w:eastAsia="ar-SA"/>
              </w:rPr>
              <w:t>Computing service in Operator managed data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B8AB6C" w14:textId="056B8EBD" w:rsidR="00C84406" w:rsidRPr="005E46A2" w:rsidRDefault="005E46A2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E46A2">
              <w:rPr>
                <w:rFonts w:eastAsia="Times New Roman" w:cs="Arial"/>
                <w:szCs w:val="18"/>
                <w:lang w:val="de-DE" w:eastAsia="ar-SA"/>
              </w:rPr>
              <w:t>Revised to S1-252661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514BE" w14:textId="03BD5301" w:rsidR="00C84406" w:rsidRPr="005E46A2" w:rsidRDefault="00C84406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E46A2">
              <w:rPr>
                <w:rFonts w:eastAsia="Arial Unicode MS" w:cs="Arial"/>
                <w:szCs w:val="18"/>
                <w:lang w:val="de-DE" w:eastAsia="ar-SA"/>
              </w:rPr>
              <w:t>Revision of S1-252233.</w:t>
            </w:r>
          </w:p>
        </w:tc>
      </w:tr>
      <w:tr w:rsidR="005E46A2" w:rsidRPr="002B5B90" w14:paraId="27F37159" w14:textId="77777777" w:rsidTr="00C2040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E9476A" w14:textId="6835369E" w:rsidR="005E46A2" w:rsidRPr="00D44713" w:rsidRDefault="005E46A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D44713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5AF6F" w14:textId="6F13DDE9" w:rsidR="005E46A2" w:rsidRPr="00D44713" w:rsidRDefault="00000000" w:rsidP="003E1585">
            <w:pPr>
              <w:snapToGrid w:val="0"/>
              <w:spacing w:after="0" w:line="240" w:lineRule="auto"/>
            </w:pPr>
            <w:hyperlink r:id="rId46" w:history="1">
              <w:r w:rsidR="005E46A2" w:rsidRPr="00D44713">
                <w:rPr>
                  <w:rStyle w:val="Hipervnculo"/>
                  <w:rFonts w:cs="Arial"/>
                  <w:color w:val="auto"/>
                </w:rPr>
                <w:t>S1-252661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080DD0" w14:textId="3C08AC86" w:rsidR="005E46A2" w:rsidRPr="00D44713" w:rsidRDefault="005E46A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44713">
              <w:rPr>
                <w:rFonts w:eastAsia="Times New Roman"/>
                <w:szCs w:val="18"/>
                <w:lang w:eastAsia="ar-SA"/>
              </w:rPr>
              <w:t xml:space="preserve">NEC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06D242" w14:textId="33CF564A" w:rsidR="005E46A2" w:rsidRPr="00D44713" w:rsidRDefault="005E46A2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D44713">
              <w:rPr>
                <w:rFonts w:eastAsia="Times New Roman"/>
                <w:szCs w:val="18"/>
                <w:lang w:eastAsia="ar-SA"/>
              </w:rPr>
              <w:t>Computing service in Operator managed data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BD04D3" w14:textId="794FE13E" w:rsidR="005E46A2" w:rsidRPr="00D44713" w:rsidRDefault="00D44713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44713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F5C535" w14:textId="507F1283" w:rsidR="005E46A2" w:rsidRPr="00D44713" w:rsidRDefault="005E46A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44713">
              <w:rPr>
                <w:rFonts w:eastAsia="Arial Unicode MS" w:cs="Arial"/>
                <w:i/>
                <w:szCs w:val="18"/>
                <w:lang w:val="de-DE" w:eastAsia="ar-SA"/>
              </w:rPr>
              <w:t>Revision of S1-252233.</w:t>
            </w:r>
          </w:p>
          <w:p w14:paraId="6E6EB3C5" w14:textId="5C7D38B8" w:rsidR="005E46A2" w:rsidRPr="00D44713" w:rsidRDefault="005E46A2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44713">
              <w:rPr>
                <w:rFonts w:eastAsia="Arial Unicode MS" w:cs="Arial"/>
                <w:szCs w:val="18"/>
                <w:lang w:val="de-DE" w:eastAsia="ar-SA"/>
              </w:rPr>
              <w:t>Revision of S1-252414.</w:t>
            </w:r>
          </w:p>
        </w:tc>
      </w:tr>
      <w:tr w:rsidR="003E1585" w:rsidRPr="002B5B90" w14:paraId="63FD5F3E" w14:textId="77777777" w:rsidTr="00C2040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5D54E2" w14:textId="3D3CE771" w:rsidR="003E1585" w:rsidRPr="00C2040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2040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E617B" w14:textId="40950384" w:rsidR="003E1585" w:rsidRPr="00C2040F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3E1585" w:rsidRPr="00C2040F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S1-252289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3E7D6E" w14:textId="747A5916" w:rsidR="003E1585" w:rsidRPr="00C2040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2040F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  <w:r w:rsidRPr="00C2040F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EC552" w14:textId="6887E74A" w:rsidR="003E1585" w:rsidRPr="00C2040F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040F">
              <w:rPr>
                <w:rFonts w:eastAsia="Times New Roman"/>
                <w:szCs w:val="18"/>
                <w:lang w:eastAsia="ar-SA"/>
              </w:rPr>
              <w:t>Computing as a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4A4E5" w14:textId="126090C4" w:rsidR="003E1585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2040F">
              <w:rPr>
                <w:rFonts w:eastAsia="Times New Roman" w:cs="Arial"/>
                <w:szCs w:val="18"/>
                <w:lang w:val="de-DE" w:eastAsia="ar-SA"/>
              </w:rPr>
              <w:t>Revised to S1-252668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F6B153" w14:textId="77777777" w:rsidR="003E1585" w:rsidRPr="00C2040F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C2040F" w:rsidRPr="002B5B90" w14:paraId="5F7264EE" w14:textId="77777777" w:rsidTr="00C2040F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7089" w14:textId="163EFC84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2040F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AF045" w14:textId="5B16D6E5" w:rsidR="00C2040F" w:rsidRPr="00C2040F" w:rsidRDefault="00000000" w:rsidP="003E1585">
            <w:pPr>
              <w:snapToGrid w:val="0"/>
              <w:spacing w:after="0" w:line="240" w:lineRule="auto"/>
            </w:pPr>
            <w:hyperlink r:id="rId48" w:history="1">
              <w:r w:rsidR="00C2040F" w:rsidRPr="00C2040F">
                <w:rPr>
                  <w:rStyle w:val="Hipervnculo"/>
                  <w:rFonts w:cs="Arial"/>
                  <w:color w:val="auto"/>
                </w:rPr>
                <w:t>S1-252668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38E4" w14:textId="31F47CA0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C2040F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  <w:r w:rsidRPr="00C2040F">
              <w:rPr>
                <w:rFonts w:eastAsia="Times New Roman"/>
                <w:szCs w:val="18"/>
                <w:lang w:eastAsia="ar-SA"/>
              </w:rPr>
              <w:t xml:space="preserve"> 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37B03" w14:textId="0B5DDADF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040F">
              <w:rPr>
                <w:rFonts w:eastAsia="Times New Roman"/>
                <w:szCs w:val="18"/>
                <w:lang w:eastAsia="ar-SA"/>
              </w:rPr>
              <w:t>Computing as a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096B" w14:textId="77777777" w:rsidR="00C2040F" w:rsidRPr="00C2040F" w:rsidRDefault="00C2040F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D13EE" w14:textId="4296E5A3" w:rsidR="00C2040F" w:rsidRPr="00C2040F" w:rsidRDefault="00C2040F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2040F">
              <w:rPr>
                <w:rFonts w:eastAsia="Arial Unicode MS" w:cs="Arial"/>
                <w:szCs w:val="18"/>
                <w:lang w:val="de-DE" w:eastAsia="ar-SA"/>
              </w:rPr>
              <w:t>Revision of S1-252289.</w:t>
            </w:r>
          </w:p>
        </w:tc>
      </w:tr>
      <w:tr w:rsidR="003E1585" w:rsidRPr="002B5B90" w14:paraId="097FE451" w14:textId="77777777" w:rsidTr="0037538C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1BB52" w14:textId="6487AB59" w:rsidR="003E1585" w:rsidRPr="003753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7538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C15A0" w14:textId="2BF82258" w:rsidR="003E1585" w:rsidRPr="0037538C" w:rsidRDefault="00000000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9" w:history="1">
              <w:r w:rsidR="003E1585" w:rsidRPr="0037538C">
                <w:rPr>
                  <w:rStyle w:val="Hipervnculo"/>
                  <w:rFonts w:eastAsia="Times New Roman" w:cs="Arial"/>
                  <w:color w:val="auto"/>
                  <w:szCs w:val="18"/>
                  <w:lang w:eastAsia="ar-SA"/>
                </w:rPr>
                <w:t>S1-252330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676FC" w14:textId="3475B2FE" w:rsidR="003E1585" w:rsidRPr="003753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7538C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F95EA" w14:textId="40C0E277" w:rsidR="003E1585" w:rsidRPr="0037538C" w:rsidRDefault="003E1585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7538C">
              <w:rPr>
                <w:rFonts w:eastAsia="Times New Roman"/>
                <w:szCs w:val="18"/>
                <w:lang w:eastAsia="ar-SA"/>
              </w:rPr>
              <w:t>Use case on 3D indoor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76E8DB" w14:textId="659CD299" w:rsidR="003E1585" w:rsidRPr="0037538C" w:rsidRDefault="0037538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7538C">
              <w:rPr>
                <w:rFonts w:eastAsia="Times New Roman" w:cs="Arial"/>
                <w:szCs w:val="18"/>
                <w:lang w:val="de-DE" w:eastAsia="ar-SA"/>
              </w:rPr>
              <w:t>Revised to S1-252662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FF1E7" w14:textId="77777777" w:rsidR="003E1585" w:rsidRPr="0037538C" w:rsidRDefault="003E1585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7538C" w:rsidRPr="002B5B90" w14:paraId="3FC89013" w14:textId="77777777" w:rsidTr="0037538C">
        <w:trPr>
          <w:trHeight w:val="141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53316" w14:textId="6A0A5FE1" w:rsidR="0037538C" w:rsidRPr="0037538C" w:rsidRDefault="0037538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37538C">
              <w:rPr>
                <w:rFonts w:eastAsia="Times New Roman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C1CF" w14:textId="74D6A87B" w:rsidR="0037538C" w:rsidRPr="0037538C" w:rsidRDefault="00000000" w:rsidP="003E1585">
            <w:pPr>
              <w:snapToGrid w:val="0"/>
              <w:spacing w:after="0" w:line="240" w:lineRule="auto"/>
            </w:pPr>
            <w:hyperlink r:id="rId50" w:history="1">
              <w:r w:rsidR="0037538C" w:rsidRPr="0037538C">
                <w:rPr>
                  <w:rStyle w:val="Hipervnculo"/>
                  <w:rFonts w:cs="Arial"/>
                  <w:color w:val="auto"/>
                </w:rPr>
                <w:t>S1-252662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914D6" w14:textId="5B48A23D" w:rsidR="0037538C" w:rsidRPr="0037538C" w:rsidRDefault="0037538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7538C">
              <w:rPr>
                <w:rFonts w:eastAsia="Times New Roman"/>
                <w:szCs w:val="18"/>
                <w:lang w:eastAsia="ar-SA"/>
              </w:rPr>
              <w:t>Huawei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5280" w14:textId="0C84D5FB" w:rsidR="0037538C" w:rsidRPr="0037538C" w:rsidRDefault="0037538C" w:rsidP="003E158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7538C">
              <w:rPr>
                <w:rFonts w:eastAsia="Times New Roman"/>
                <w:szCs w:val="18"/>
                <w:lang w:eastAsia="ar-SA"/>
              </w:rPr>
              <w:t>Use case on 3D indoor positioning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6BC88" w14:textId="77777777" w:rsidR="0037538C" w:rsidRPr="0037538C" w:rsidRDefault="0037538C" w:rsidP="003E15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BAAE9" w14:textId="0C4C042B" w:rsidR="0037538C" w:rsidRPr="0037538C" w:rsidRDefault="0037538C" w:rsidP="003E1585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7538C">
              <w:rPr>
                <w:rFonts w:eastAsia="Arial Unicode MS" w:cs="Arial"/>
                <w:szCs w:val="18"/>
                <w:lang w:val="de-DE" w:eastAsia="ar-SA"/>
              </w:rPr>
              <w:t>Revision of S1-252330.</w:t>
            </w:r>
          </w:p>
        </w:tc>
      </w:tr>
      <w:tr w:rsidR="00E94FC9" w:rsidRPr="00B04844" w14:paraId="7D8C77C1" w14:textId="77777777" w:rsidTr="00E94FC9">
        <w:trPr>
          <w:trHeight w:val="141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1E7159BD" w14:textId="77777777" w:rsidR="00E94FC9" w:rsidRPr="00F45489" w:rsidRDefault="00E94FC9" w:rsidP="00044991">
            <w:pPr>
              <w:pStyle w:val="Ttulo1"/>
            </w:pPr>
            <w:bookmarkStart w:id="8" w:name="_Hlk198310465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B3C3E" w:rsidRPr="002B5B90" w14:paraId="24777CE8" w14:textId="77777777" w:rsidTr="00E94FC9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2DFD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F496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08BE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2A3B" w14:textId="45B2ED2D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7258A">
              <w:rPr>
                <w:rFonts w:eastAsia="Times New Roman"/>
                <w:szCs w:val="18"/>
                <w:lang w:val="fr-FR" w:eastAsia="ar-SA"/>
              </w:rPr>
              <w:t>S1-252</w:t>
            </w:r>
            <w:r w:rsidR="00566BD3">
              <w:rPr>
                <w:rFonts w:eastAsia="Times New Roman"/>
                <w:szCs w:val="18"/>
                <w:lang w:val="fr-FR" w:eastAsia="ar-SA"/>
              </w:rPr>
              <w:t>671</w:t>
            </w:r>
            <w:r>
              <w:rPr>
                <w:rFonts w:eastAsia="Times New Roman"/>
                <w:szCs w:val="18"/>
                <w:lang w:val="fr-FR" w:eastAsia="ar-SA"/>
              </w:rPr>
              <w:t xml:space="preserve"> –</w:t>
            </w:r>
            <w:r>
              <w:rPr>
                <w:rFonts w:hint="eastAsia"/>
                <w:szCs w:val="18"/>
                <w:lang w:val="fr-FR" w:eastAsia="zh-CN"/>
              </w:rPr>
              <w:t xml:space="preserve"> </w:t>
            </w:r>
            <w:r w:rsidRPr="0067258A">
              <w:rPr>
                <w:rFonts w:eastAsia="Times New Roman"/>
                <w:szCs w:val="18"/>
                <w:lang w:val="fr-FR" w:eastAsia="ar-SA"/>
              </w:rPr>
              <w:t>S1-252</w:t>
            </w:r>
            <w:r w:rsidR="00566BD3">
              <w:rPr>
                <w:rFonts w:eastAsia="Times New Roman"/>
                <w:szCs w:val="18"/>
                <w:lang w:val="fr-FR" w:eastAsia="ar-SA"/>
              </w:rPr>
              <w:t>699</w:t>
            </w:r>
            <w:r>
              <w:rPr>
                <w:rFonts w:eastAsia="Times New Roman"/>
                <w:szCs w:val="18"/>
                <w:lang w:val="fr-FR" w:eastAsia="ar-SA"/>
              </w:rPr>
              <w:t xml:space="preserve"> are not allocated.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BDEAC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19AA" w14:textId="77777777" w:rsidR="005B3C3E" w:rsidRPr="00C86750" w:rsidRDefault="005B3C3E" w:rsidP="005B3C3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3C3E" w:rsidRPr="002B5B90" w14:paraId="741B071D" w14:textId="77777777" w:rsidTr="00E94FC9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8436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BA5F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B58A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A3F9B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6FA4B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CF90B" w14:textId="77777777" w:rsidR="005B3C3E" w:rsidRPr="00C86750" w:rsidRDefault="005B3C3E" w:rsidP="005B3C3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3C3E" w:rsidRPr="002B5B90" w14:paraId="7E71A415" w14:textId="77777777" w:rsidTr="00E94FC9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E7DC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B45E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6500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2653B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2CB2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9A593" w14:textId="77777777" w:rsidR="005B3C3E" w:rsidRPr="00C86750" w:rsidRDefault="005B3C3E" w:rsidP="005B3C3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3C3E" w:rsidRPr="002B5B90" w14:paraId="443A1F58" w14:textId="77777777" w:rsidTr="00E94FC9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B5DC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DA471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75FD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D5D2D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C6156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EFFD9" w14:textId="77777777" w:rsidR="005B3C3E" w:rsidRPr="00C86750" w:rsidRDefault="005B3C3E" w:rsidP="005B3C3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3C3E" w:rsidRPr="002B5B90" w14:paraId="441D5C50" w14:textId="77777777" w:rsidTr="00E94FC9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14206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857E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41E25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5686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0780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DBBDF" w14:textId="77777777" w:rsidR="005B3C3E" w:rsidRPr="00C86750" w:rsidRDefault="005B3C3E" w:rsidP="005B3C3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3C3E" w:rsidRPr="002B5B90" w14:paraId="1DC78720" w14:textId="77777777" w:rsidTr="00E94FC9">
        <w:trPr>
          <w:trHeight w:val="141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3E1B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A71DD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F263E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F535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DE68B" w14:textId="77777777" w:rsidR="005B3C3E" w:rsidRPr="00C86750" w:rsidRDefault="005B3C3E" w:rsidP="005B3C3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238BE" w14:textId="77777777" w:rsidR="005B3C3E" w:rsidRPr="00C86750" w:rsidRDefault="005B3C3E" w:rsidP="005B3C3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5B3C3E" w:rsidRPr="00B04844" w14:paraId="736E8F8B" w14:textId="77777777" w:rsidTr="00E94FC9">
        <w:trPr>
          <w:trHeight w:val="141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0A978FA6" w14:textId="77777777" w:rsidR="005B3C3E" w:rsidRPr="00F45489" w:rsidRDefault="005B3C3E" w:rsidP="005B3C3E">
            <w:pPr>
              <w:pStyle w:val="Ttulo1"/>
            </w:pPr>
            <w:proofErr w:type="spellStart"/>
            <w:r w:rsidRPr="004E36F9">
              <w:lastRenderedPageBreak/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B3C3E" w:rsidRPr="00B04844" w14:paraId="51EBCA2E" w14:textId="77777777" w:rsidTr="00E94FC9">
        <w:trPr>
          <w:trHeight w:val="141"/>
        </w:trPr>
        <w:tc>
          <w:tcPr>
            <w:tcW w:w="14320" w:type="dxa"/>
            <w:gridSpan w:val="11"/>
            <w:shd w:val="clear" w:color="auto" w:fill="auto"/>
          </w:tcPr>
          <w:p w14:paraId="7385C932" w14:textId="77777777" w:rsidR="005B3C3E" w:rsidRPr="00F45489" w:rsidRDefault="005B3C3E" w:rsidP="005B3C3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3F3CE1C" w14:textId="2C932F2D" w:rsidR="005B3C3E" w:rsidRDefault="005B3C3E" w:rsidP="005B3C3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14:paraId="4857AE67" w14:textId="2C257485" w:rsidR="005B3C3E" w:rsidRPr="00154FDB" w:rsidRDefault="005B3C3E" w:rsidP="005B3C3E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 w:hint="eastAsia"/>
                <w:i/>
                <w:szCs w:val="18"/>
                <w:lang w:eastAsia="zh-CN"/>
              </w:rPr>
              <w:t>2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documents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(pre-)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>agreed</w:t>
            </w:r>
          </w:p>
          <w:p w14:paraId="66CA755D" w14:textId="3926A504" w:rsidR="005B3C3E" w:rsidRPr="008A2228" w:rsidRDefault="005B3C3E" w:rsidP="005B3C3E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b/>
                <w:bCs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1</w:t>
            </w:r>
            <w:r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 merged</w:t>
            </w:r>
            <w:r w:rsidR="00F27AA1" w:rsidRPr="008A2228">
              <w:rPr>
                <w:rFonts w:eastAsia="Arial Unicode MS" w:cs="Arial"/>
                <w:b/>
                <w:bCs/>
                <w:i/>
                <w:szCs w:val="18"/>
                <w:lang w:eastAsia="ko-KR"/>
              </w:rPr>
              <w:t xml:space="preserve"> (into a different drafting session agenda!!!)</w:t>
            </w:r>
          </w:p>
          <w:p w14:paraId="000569B9" w14:textId="489B67BC" w:rsidR="005B3C3E" w:rsidRPr="00154FDB" w:rsidRDefault="00566BD3" w:rsidP="005B3C3E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6</w:t>
            </w:r>
            <w:r w:rsidR="005B3C3E"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documents noted</w:t>
            </w:r>
          </w:p>
          <w:p w14:paraId="6AB59820" w14:textId="06213446" w:rsidR="005B3C3E" w:rsidRPr="00154FDB" w:rsidRDefault="00566BD3" w:rsidP="005B3C3E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>
              <w:rPr>
                <w:rFonts w:eastAsia="Arial Unicode MS" w:cs="Arial"/>
                <w:i/>
                <w:szCs w:val="18"/>
                <w:lang w:eastAsia="zh-CN"/>
              </w:rPr>
              <w:t>10</w:t>
            </w:r>
            <w:r w:rsidR="005B3C3E" w:rsidRPr="00154FDB">
              <w:rPr>
                <w:rFonts w:eastAsia="Arial Unicode MS" w:cs="Arial"/>
                <w:i/>
                <w:szCs w:val="18"/>
                <w:lang w:eastAsia="ko-KR"/>
              </w:rPr>
              <w:t xml:space="preserve"> documents still open</w:t>
            </w:r>
          </w:p>
          <w:p w14:paraId="489687FD" w14:textId="5B2B6DF0" w:rsidR="005B3C3E" w:rsidRPr="005B3C3E" w:rsidRDefault="005B3C3E" w:rsidP="005B3C3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</w:tc>
      </w:tr>
      <w:tr w:rsidR="005B3C3E" w:rsidRPr="00B04844" w14:paraId="7A16664A" w14:textId="77777777" w:rsidTr="00E94FC9">
        <w:trPr>
          <w:trHeight w:val="141"/>
        </w:trPr>
        <w:tc>
          <w:tcPr>
            <w:tcW w:w="14320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5DB8154F" w14:textId="77777777" w:rsidR="005B3C3E" w:rsidRPr="00F45489" w:rsidRDefault="005B3C3E" w:rsidP="005B3C3E">
            <w:pPr>
              <w:pStyle w:val="Ttulo1"/>
            </w:pPr>
            <w:r>
              <w:t xml:space="preserve">Close </w:t>
            </w:r>
          </w:p>
        </w:tc>
      </w:tr>
      <w:bookmarkEnd w:id="8"/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even" r:id="rId51"/>
      <w:footerReference w:type="default" r:id="rId52"/>
      <w:footerReference w:type="first" r:id="rId53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8580D" w14:textId="77777777" w:rsidR="0078207D" w:rsidRDefault="0078207D" w:rsidP="002E015E">
      <w:pPr>
        <w:spacing w:after="0" w:line="240" w:lineRule="auto"/>
      </w:pPr>
      <w:r>
        <w:separator/>
      </w:r>
    </w:p>
  </w:endnote>
  <w:endnote w:type="continuationSeparator" w:id="0">
    <w:p w14:paraId="3D2DDE62" w14:textId="77777777" w:rsidR="0078207D" w:rsidRDefault="0078207D" w:rsidP="002E015E">
      <w:pPr>
        <w:spacing w:after="0" w:line="240" w:lineRule="auto"/>
      </w:pPr>
      <w:r>
        <w:continuationSeparator/>
      </w:r>
    </w:p>
  </w:endnote>
  <w:endnote w:type="continuationNotice" w:id="1">
    <w:p w14:paraId="104CEB86" w14:textId="77777777" w:rsidR="0078207D" w:rsidRDefault="007820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9454D" w14:textId="3E28D176" w:rsidR="00C84406" w:rsidRDefault="00C844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861ED" wp14:editId="3D4C0AF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425450"/>
              <wp:effectExtent l="0" t="0" r="15875" b="0"/>
              <wp:wrapNone/>
              <wp:docPr id="1990525538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42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62DA45" w14:textId="77777777" w:rsidR="00C84406" w:rsidRPr="00C84406" w:rsidRDefault="00C84406" w:rsidP="00C8440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C84406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46793A9B" w14:textId="275C6E26" w:rsidR="00C84406" w:rsidRPr="00C84406" w:rsidRDefault="00C84406" w:rsidP="00C8440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84406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F861E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margin-left:0;margin-top:0;width:240.25pt;height:33.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" filled="f" stroked="f">
              <v:textbox style="mso-fit-shape-to-text:t" inset="20pt,0,0,15pt">
                <w:txbxContent>
                  <w:p w14:paraId="6C62DA45" w14:textId="77777777" w:rsidR="00C84406" w:rsidRPr="00C84406" w:rsidRDefault="00C84406" w:rsidP="00C84406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C84406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46793A9B" w14:textId="275C6E26" w:rsidR="00C84406" w:rsidRPr="00C84406" w:rsidRDefault="00C84406" w:rsidP="00C84406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C84406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76ABF" w14:textId="2EBF0AEE" w:rsidR="00C84406" w:rsidRDefault="00C844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2131510" wp14:editId="25B8B984">
              <wp:simplePos x="685800" y="6957060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425450"/>
              <wp:effectExtent l="0" t="0" r="15875" b="0"/>
              <wp:wrapNone/>
              <wp:docPr id="426180134" name="Cuadro de texto 3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42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ACD9D0" w14:textId="77777777" w:rsidR="00C84406" w:rsidRPr="00C84406" w:rsidRDefault="00C84406" w:rsidP="00C8440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C84406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3D601478" w14:textId="0C2CB23E" w:rsidR="00C84406" w:rsidRPr="00C84406" w:rsidRDefault="00C84406" w:rsidP="00C8440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84406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131510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***Este documento está clasificado como PUBLICO por TELEFÓNICA.&#10;***This document is classified as PUBLIC by TELEFÓNICA." style="position:absolute;margin-left:0;margin-top:0;width:240.25pt;height:33.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" filled="f" stroked="f">
              <v:textbox style="mso-fit-shape-to-text:t" inset="20pt,0,0,15pt">
                <w:txbxContent>
                  <w:p w14:paraId="12ACD9D0" w14:textId="77777777" w:rsidR="00C84406" w:rsidRPr="00C84406" w:rsidRDefault="00C84406" w:rsidP="00C84406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C84406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3D601478" w14:textId="0C2CB23E" w:rsidR="00C84406" w:rsidRPr="00C84406" w:rsidRDefault="00C84406" w:rsidP="00C84406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C84406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00AFB" w14:textId="4C394F10" w:rsidR="00C84406" w:rsidRDefault="00C844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9AF4C0" wp14:editId="2DE777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425450"/>
              <wp:effectExtent l="0" t="0" r="15875" b="0"/>
              <wp:wrapNone/>
              <wp:docPr id="522852831" name="Cuadro de texto 1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425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B28EFE" w14:textId="77777777" w:rsidR="00C84406" w:rsidRPr="00C84406" w:rsidRDefault="00C84406" w:rsidP="00C8440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C84406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17C4368B" w14:textId="40246EE1" w:rsidR="00C84406" w:rsidRPr="00C84406" w:rsidRDefault="00C84406" w:rsidP="00C84406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C84406">
                            <w:rPr>
                              <w:rFonts w:eastAsia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9AF4C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***Este documento está clasificado como PUBLICO por TELEFÓNICA.&#10;***This document is classified as PUBLIC by TELEFÓNICA." style="position:absolute;margin-left:0;margin-top:0;width:240.25pt;height:33.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" filled="f" stroked="f">
              <v:textbox style="mso-fit-shape-to-text:t" inset="20pt,0,0,15pt">
                <w:txbxContent>
                  <w:p w14:paraId="3FB28EFE" w14:textId="77777777" w:rsidR="00C84406" w:rsidRPr="00C84406" w:rsidRDefault="00C84406" w:rsidP="00C84406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C84406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17C4368B" w14:textId="40246EE1" w:rsidR="00C84406" w:rsidRPr="00C84406" w:rsidRDefault="00C84406" w:rsidP="00C84406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C84406">
                      <w:rPr>
                        <w:rFonts w:eastAsia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AB277" w14:textId="77777777" w:rsidR="0078207D" w:rsidRDefault="0078207D" w:rsidP="002E015E">
      <w:pPr>
        <w:spacing w:after="0" w:line="240" w:lineRule="auto"/>
      </w:pPr>
      <w:r>
        <w:separator/>
      </w:r>
    </w:p>
  </w:footnote>
  <w:footnote w:type="continuationSeparator" w:id="0">
    <w:p w14:paraId="14223136" w14:textId="77777777" w:rsidR="0078207D" w:rsidRDefault="0078207D" w:rsidP="002E015E">
      <w:pPr>
        <w:spacing w:after="0" w:line="240" w:lineRule="auto"/>
      </w:pPr>
      <w:r>
        <w:continuationSeparator/>
      </w:r>
    </w:p>
  </w:footnote>
  <w:footnote w:type="continuationNotice" w:id="1">
    <w:p w14:paraId="26A86128" w14:textId="77777777" w:rsidR="0078207D" w:rsidRDefault="0078207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CFC08BAE"/>
    <w:lvl w:ilvl="0">
      <w:start w:val="1"/>
      <w:numFmt w:val="decimal"/>
      <w:pStyle w:val="Ttulo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Ttulo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5"/>
  </w:num>
  <w:num w:numId="10" w16cid:durableId="1184980164">
    <w:abstractNumId w:val="13"/>
  </w:num>
  <w:num w:numId="11" w16cid:durableId="18220361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4"/>
  </w:num>
  <w:num w:numId="14" w16cid:durableId="1800492571">
    <w:abstractNumId w:val="17"/>
  </w:num>
  <w:num w:numId="15" w16cid:durableId="1749884749">
    <w:abstractNumId w:val="16"/>
  </w:num>
  <w:num w:numId="16" w16cid:durableId="198574096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2"/>
  </w:num>
  <w:num w:numId="18" w16cid:durableId="154810897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87"/>
    <w:rsid w:val="00055E2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1C50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F67"/>
    <w:rsid w:val="000C1438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370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267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606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5C42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0D0"/>
    <w:rsid w:val="002C61B5"/>
    <w:rsid w:val="002C69A2"/>
    <w:rsid w:val="002C7A8E"/>
    <w:rsid w:val="002C7C33"/>
    <w:rsid w:val="002D0149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2CF7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4CA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38C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302"/>
    <w:rsid w:val="003C18D7"/>
    <w:rsid w:val="003C1A64"/>
    <w:rsid w:val="003C1B79"/>
    <w:rsid w:val="003C1EB5"/>
    <w:rsid w:val="003C1EFF"/>
    <w:rsid w:val="003C2859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14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188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12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21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6BD3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768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3C3E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A2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29C6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23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2BFB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07D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147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4E6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228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878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868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7F5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370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9AC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1380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22D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72C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378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4D54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543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6B6E"/>
    <w:rsid w:val="00BD7ECF"/>
    <w:rsid w:val="00BE0178"/>
    <w:rsid w:val="00BE01CB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9A9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40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37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4406"/>
    <w:rsid w:val="00C850CA"/>
    <w:rsid w:val="00C85290"/>
    <w:rsid w:val="00C859BE"/>
    <w:rsid w:val="00C86A11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A73C7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9D8"/>
    <w:rsid w:val="00D43B3A"/>
    <w:rsid w:val="00D44000"/>
    <w:rsid w:val="00D44713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97E6A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07FC4"/>
    <w:rsid w:val="00E102E0"/>
    <w:rsid w:val="00E10879"/>
    <w:rsid w:val="00E10954"/>
    <w:rsid w:val="00E10F2E"/>
    <w:rsid w:val="00E112B0"/>
    <w:rsid w:val="00E11E12"/>
    <w:rsid w:val="00E12A5D"/>
    <w:rsid w:val="00E132CF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2EDF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993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4FC9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2F47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AA1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Ttulo1">
    <w:name w:val="heading 1"/>
    <w:basedOn w:val="Normal"/>
    <w:next w:val="Textoindependiente"/>
    <w:link w:val="Ttulo1Car"/>
    <w:autoRedefine/>
    <w:qFormat/>
    <w:rsid w:val="001102D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Ttulo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Textoindependiente"/>
    <w:link w:val="Ttulo2Car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Ttulo3">
    <w:name w:val="heading 3"/>
    <w:aliases w:val="H3,Underrubrik2,E3,H3-Heading 3,3,l3.3,h3,l3,list 3,list3,subhead,Heading3,1.,Heading No. L3,H31,H32,H33,H34,H35,Sub-sub section Title,Titolo Sotto/Sottosezione,L3,Head 3,1.1.1,3rd level"/>
    <w:basedOn w:val="Ttulo2"/>
    <w:next w:val="Textoindependiente"/>
    <w:link w:val="Ttulo3C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Ttulo4">
    <w:name w:val="heading 4"/>
    <w:aliases w:val="h4,H4"/>
    <w:basedOn w:val="Normal"/>
    <w:next w:val="Normal"/>
    <w:link w:val="Ttulo4C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Ttulo5">
    <w:name w:val="heading 5"/>
    <w:aliases w:val="H5"/>
    <w:basedOn w:val="Normal"/>
    <w:next w:val="Normal"/>
    <w:link w:val="Ttulo5C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Ttulo6">
    <w:name w:val="heading 6"/>
    <w:basedOn w:val="Normal"/>
    <w:next w:val="Normal"/>
    <w:link w:val="Ttulo6C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Ttulo7">
    <w:name w:val="heading 7"/>
    <w:basedOn w:val="Normal"/>
    <w:next w:val="Normal"/>
    <w:link w:val="Ttulo7C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Ttulo8">
    <w:name w:val="heading 8"/>
    <w:basedOn w:val="Normal"/>
    <w:next w:val="Normal"/>
    <w:link w:val="Ttulo8C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Ttulo9">
    <w:name w:val="heading 9"/>
    <w:basedOn w:val="Normal"/>
    <w:next w:val="Normal"/>
    <w:link w:val="Ttulo9C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Ttulo1Car">
    <w:name w:val="Título 1 Car"/>
    <w:link w:val="Ttulo1"/>
    <w:rsid w:val="001102D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ar">
    <w:name w:val="Título 3 Car"/>
    <w:aliases w:val="H3 Car,Underrubrik2 Car,E3 Car,H3-Heading 3 Car,3 Car,l3.3 Car,h3 Car,l3 Car,list 3 Car,list3 Car,subhead Car,Heading3 Car,1. Car,Heading No. L3 Car,H31 Car,H32 Car,H33 Car,H34 Car,H35 Car,Sub-sub section Title Car,L3 Car,Head 3 Car"/>
    <w:link w:val="Ttulo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Ttulo4Car">
    <w:name w:val="Título 4 Car"/>
    <w:aliases w:val="h4 Car,H4 Car"/>
    <w:link w:val="Ttulo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tulo5Car">
    <w:name w:val="Título 5 Car"/>
    <w:aliases w:val="H5 Car"/>
    <w:link w:val="Ttulo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Ttulo6Car">
    <w:name w:val="Título 6 Car"/>
    <w:link w:val="Ttulo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tulo7Car">
    <w:name w:val="Título 7 Car"/>
    <w:link w:val="Ttulo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Ttulo8Car">
    <w:name w:val="Título 8 Car"/>
    <w:link w:val="Ttulo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Ttulo9Car">
    <w:name w:val="Título 9 Car"/>
    <w:link w:val="Ttulo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Sinlista"/>
    <w:uiPriority w:val="99"/>
    <w:semiHidden/>
    <w:unhideWhenUsed/>
    <w:rsid w:val="001033D8"/>
  </w:style>
  <w:style w:type="character" w:styleId="Hipervnculovisitado">
    <w:name w:val="FollowedHyperlink"/>
    <w:unhideWhenUsed/>
    <w:rsid w:val="001033D8"/>
    <w:rPr>
      <w:color w:val="800080"/>
      <w:u w:val="single"/>
    </w:rPr>
  </w:style>
  <w:style w:type="paragraph" w:styleId="Textoindependiente">
    <w:name w:val="Body Text"/>
    <w:aliases w:val="AvtalBrödtext,Bodytext"/>
    <w:basedOn w:val="Normal"/>
    <w:link w:val="TextoindependienteC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independienteCar">
    <w:name w:val="Texto independiente Car"/>
    <w:aliases w:val="AvtalBrödtext Car,Bodytext Car"/>
    <w:link w:val="Textoindependient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tulo2Car">
    <w:name w:val="Título 2 Car"/>
    <w:aliases w:val="H2 Car,UNDERRUBRIK 1-2 Car,R2 Car,2 Car,H21 Car,E2 Car,heading 2 Car,h2 Car,2nd level Car,H22 Car,H23 Car,H24 Car,H25 Car,†berschrift 2 Car,õberschrift 2 Car,H2-Heading 2 Car,Header 2 Car,l2 Car,Header2 Car,22 Car,heading2 Car,list2 Car"/>
    <w:link w:val="Ttulo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ndice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ndice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ndice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D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D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D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D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D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D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D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Textonotapie">
    <w:name w:val="footnote text"/>
    <w:basedOn w:val="Normal"/>
    <w:link w:val="TextonotapieC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notapieCar">
    <w:name w:val="Texto nota pie Car"/>
    <w:link w:val="Textonotapie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extocomentario">
    <w:name w:val="annotation text"/>
    <w:basedOn w:val="Normal"/>
    <w:link w:val="TextocomentarioC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TextocomentarioCar">
    <w:name w:val="Texto comentario Car"/>
    <w:link w:val="Textocomentario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EncabezadoCar">
    <w:name w:val="Encabezado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cabezado"/>
    <w:locked/>
    <w:rsid w:val="001033D8"/>
    <w:rPr>
      <w:rFonts w:ascii="Arial" w:eastAsia="Times New Roman" w:hAnsi="Arial" w:cs="Arial"/>
      <w:lang w:eastAsia="ar-SA"/>
    </w:rPr>
  </w:style>
  <w:style w:type="paragraph" w:styleId="Encabezado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cabezadoC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Fuentedeprrafopredeter"/>
    <w:semiHidden/>
    <w:rsid w:val="001033D8"/>
  </w:style>
  <w:style w:type="paragraph" w:styleId="Piedepgina">
    <w:name w:val="footer"/>
    <w:basedOn w:val="Normal"/>
    <w:link w:val="PiedepginaC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PiedepginaCar">
    <w:name w:val="Pie de página Car"/>
    <w:link w:val="Piedepgin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Ttulodendice">
    <w:name w:val="index heading"/>
    <w:basedOn w:val="Normal"/>
    <w:next w:val="ndice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Descripci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Direccinsobre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a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aconvietas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aconvietas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vietas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aconnmeros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tuloCar">
    <w:name w:val="Subtítulo Car"/>
    <w:link w:val="Subttulo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Sangradetextonormal">
    <w:name w:val="Body Text Indent"/>
    <w:basedOn w:val="Normal"/>
    <w:link w:val="SangradetextonormalC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SangradetextonormalCar">
    <w:name w:val="Sangría de texto normal Car"/>
    <w:link w:val="Sangradetextonormal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Textoindependiente2">
    <w:name w:val="Body Text 2"/>
    <w:basedOn w:val="Normal"/>
    <w:link w:val="Textoindependiente2C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Textoindependiente2Car">
    <w:name w:val="Texto independiente 2 Car"/>
    <w:link w:val="Textoindependiente2"/>
    <w:rsid w:val="001033D8"/>
    <w:rPr>
      <w:rFonts w:ascii="Arial" w:eastAsia="Times New Roman" w:hAnsi="Arial" w:cs="Times New Roman"/>
      <w:sz w:val="20"/>
      <w:szCs w:val="24"/>
    </w:rPr>
  </w:style>
  <w:style w:type="paragraph" w:styleId="Textoindependiente3">
    <w:name w:val="Body Text 3"/>
    <w:basedOn w:val="Normal"/>
    <w:link w:val="Textoindependiente3Car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Sangra2detindependiente">
    <w:name w:val="Body Text Indent 2"/>
    <w:basedOn w:val="Normal"/>
    <w:link w:val="Sangra2detindependienteC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Sangra2detindependienteCar">
    <w:name w:val="Sangría 2 de t. independiente Car"/>
    <w:link w:val="Sangra2detindependiente"/>
    <w:rsid w:val="001033D8"/>
    <w:rPr>
      <w:rFonts w:ascii="Arial" w:eastAsia="Times New Roman" w:hAnsi="Arial" w:cs="Times New Roman"/>
      <w:sz w:val="20"/>
      <w:szCs w:val="20"/>
    </w:rPr>
  </w:style>
  <w:style w:type="paragraph" w:styleId="Mapadeldocumento">
    <w:name w:val="Document Map"/>
    <w:basedOn w:val="Normal"/>
    <w:link w:val="MapadeldocumentoC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Textosinformato">
    <w:name w:val="Plain Text"/>
    <w:basedOn w:val="Normal"/>
    <w:link w:val="TextosinformatoC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TextosinformatoCar">
    <w:name w:val="Texto sin formato Car"/>
    <w:link w:val="Textosinformato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1033D8"/>
    <w:rPr>
      <w:b/>
      <w:bCs/>
    </w:rPr>
  </w:style>
  <w:style w:type="character" w:customStyle="1" w:styleId="AsuntodelcomentarioCar">
    <w:name w:val="Asunto del comentario Car"/>
    <w:link w:val="Asuntodelcomentario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Textodeglobo">
    <w:name w:val="Balloon Text"/>
    <w:basedOn w:val="Normal"/>
    <w:link w:val="TextodegloboC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xtodegloboCar">
    <w:name w:val="Texto de globo Car"/>
    <w:link w:val="Textodeglobo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Prrafodelista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tuloTDC">
    <w:name w:val="TOC Heading"/>
    <w:basedOn w:val="Ttulo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Textoindependiente"/>
    <w:rsid w:val="001033D8"/>
    <w:pPr>
      <w:ind w:left="2268"/>
    </w:pPr>
  </w:style>
  <w:style w:type="paragraph" w:customStyle="1" w:styleId="Heading">
    <w:name w:val="Heading"/>
    <w:basedOn w:val="Normal"/>
    <w:next w:val="Textoindependiente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Textoindependiente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Descripci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Textoindependiente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Ttulo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tuloCar">
    <w:name w:val="Título Car"/>
    <w:link w:val="Ttulo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tulo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tulo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a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Refdenotaalpie">
    <w:name w:val="footnote reference"/>
    <w:unhideWhenUsed/>
    <w:rsid w:val="001033D8"/>
    <w:rPr>
      <w:vertAlign w:val="superscript"/>
    </w:rPr>
  </w:style>
  <w:style w:type="character" w:styleId="Refdecomentario">
    <w:name w:val="annotation reference"/>
    <w:unhideWhenUsed/>
    <w:rsid w:val="001033D8"/>
    <w:rPr>
      <w:sz w:val="16"/>
      <w:szCs w:val="16"/>
    </w:rPr>
  </w:style>
  <w:style w:type="character" w:styleId="Refdenotaalfinal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Principiodelformulario">
    <w:name w:val="HTML Top of Form"/>
    <w:basedOn w:val="Normal"/>
    <w:next w:val="Normal"/>
    <w:link w:val="z-PrincipiodelformularioC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PrincipiodelformularioCar">
    <w:name w:val="z-Principio del formulario Car"/>
    <w:link w:val="z-Principiodelformulario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Textoindependiente3Car">
    <w:name w:val="Texto independiente 3 Car"/>
    <w:link w:val="Textoindependiente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Finaldelformulario">
    <w:name w:val="HTML Bottom of Form"/>
    <w:basedOn w:val="Normal"/>
    <w:next w:val="Normal"/>
    <w:link w:val="z-FinaldelformularioC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FinaldelformularioCar">
    <w:name w:val="z-Final del formulario Car"/>
    <w:link w:val="z-Finaldelformulario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aconcuadrcula">
    <w:name w:val="Table Grid"/>
    <w:basedOn w:val="Tabla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link w:val="SubttuloC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tulo">
    <w:name w:val="Title"/>
    <w:basedOn w:val="Normal"/>
    <w:next w:val="Normal"/>
    <w:link w:val="TtuloC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Sinlista"/>
    <w:semiHidden/>
    <w:unhideWhenUsed/>
    <w:rsid w:val="00A17642"/>
  </w:style>
  <w:style w:type="character" w:styleId="Nmerodepgina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Textoennegrit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Sinlista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Sinlista"/>
    <w:uiPriority w:val="99"/>
    <w:semiHidden/>
    <w:unhideWhenUsed/>
    <w:rsid w:val="003E1CF2"/>
  </w:style>
  <w:style w:type="numbering" w:customStyle="1" w:styleId="NoList11">
    <w:name w:val="No List11"/>
    <w:next w:val="Sinlista"/>
    <w:uiPriority w:val="99"/>
    <w:semiHidden/>
    <w:unhideWhenUsed/>
    <w:rsid w:val="003E1CF2"/>
  </w:style>
  <w:style w:type="table" w:customStyle="1" w:styleId="TableGrid1">
    <w:name w:val="Table Grid1"/>
    <w:basedOn w:val="Tablanormal"/>
    <w:next w:val="Tablaconcuadrcula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Sinlista"/>
    <w:semiHidden/>
    <w:unhideWhenUsed/>
    <w:rsid w:val="003E1CF2"/>
  </w:style>
  <w:style w:type="numbering" w:customStyle="1" w:styleId="NoList31">
    <w:name w:val="No List31"/>
    <w:next w:val="Sinlista"/>
    <w:semiHidden/>
    <w:unhideWhenUsed/>
    <w:rsid w:val="003E1CF2"/>
  </w:style>
  <w:style w:type="numbering" w:customStyle="1" w:styleId="NoList5">
    <w:name w:val="No List5"/>
    <w:next w:val="Sinlista"/>
    <w:uiPriority w:val="99"/>
    <w:semiHidden/>
    <w:unhideWhenUsed/>
    <w:rsid w:val="003E1CF2"/>
  </w:style>
  <w:style w:type="numbering" w:customStyle="1" w:styleId="NoList12">
    <w:name w:val="No List12"/>
    <w:next w:val="Sinlista"/>
    <w:uiPriority w:val="99"/>
    <w:semiHidden/>
    <w:unhideWhenUsed/>
    <w:rsid w:val="003E1CF2"/>
  </w:style>
  <w:style w:type="table" w:customStyle="1" w:styleId="TableGrid2">
    <w:name w:val="Table Grid2"/>
    <w:basedOn w:val="Tablanormal"/>
    <w:next w:val="Tablaconcuadrcula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Sinlista"/>
    <w:semiHidden/>
    <w:unhideWhenUsed/>
    <w:rsid w:val="003E1CF2"/>
  </w:style>
  <w:style w:type="numbering" w:customStyle="1" w:styleId="NoList32">
    <w:name w:val="No List32"/>
    <w:next w:val="Sinlista"/>
    <w:semiHidden/>
    <w:unhideWhenUsed/>
    <w:rsid w:val="003E1CF2"/>
  </w:style>
  <w:style w:type="numbering" w:customStyle="1" w:styleId="NoList6">
    <w:name w:val="No List6"/>
    <w:next w:val="Sinlista"/>
    <w:uiPriority w:val="99"/>
    <w:semiHidden/>
    <w:unhideWhenUsed/>
    <w:rsid w:val="001F15DE"/>
  </w:style>
  <w:style w:type="numbering" w:customStyle="1" w:styleId="NoList13">
    <w:name w:val="No List13"/>
    <w:next w:val="Sinlista"/>
    <w:uiPriority w:val="99"/>
    <w:semiHidden/>
    <w:unhideWhenUsed/>
    <w:rsid w:val="001F15DE"/>
  </w:style>
  <w:style w:type="table" w:customStyle="1" w:styleId="TableGrid3">
    <w:name w:val="Table Grid3"/>
    <w:basedOn w:val="Tablanormal"/>
    <w:next w:val="Tablaconcuadrcula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Sinlista"/>
    <w:semiHidden/>
    <w:unhideWhenUsed/>
    <w:rsid w:val="001F15DE"/>
  </w:style>
  <w:style w:type="numbering" w:customStyle="1" w:styleId="NoList33">
    <w:name w:val="No List33"/>
    <w:next w:val="Sinlista"/>
    <w:semiHidden/>
    <w:unhideWhenUsed/>
    <w:rsid w:val="001F15DE"/>
  </w:style>
  <w:style w:type="numbering" w:customStyle="1" w:styleId="NoList7">
    <w:name w:val="No List7"/>
    <w:next w:val="Sinlista"/>
    <w:uiPriority w:val="99"/>
    <w:semiHidden/>
    <w:unhideWhenUsed/>
    <w:rsid w:val="00A92E74"/>
  </w:style>
  <w:style w:type="numbering" w:customStyle="1" w:styleId="NoList14">
    <w:name w:val="No List14"/>
    <w:next w:val="Sinlista"/>
    <w:uiPriority w:val="99"/>
    <w:semiHidden/>
    <w:unhideWhenUsed/>
    <w:rsid w:val="00A92E74"/>
  </w:style>
  <w:style w:type="table" w:customStyle="1" w:styleId="TableGrid4">
    <w:name w:val="Table Grid4"/>
    <w:basedOn w:val="Tablanormal"/>
    <w:next w:val="Tablaconcuadrcula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Sinlista"/>
    <w:semiHidden/>
    <w:unhideWhenUsed/>
    <w:rsid w:val="00A92E74"/>
  </w:style>
  <w:style w:type="numbering" w:customStyle="1" w:styleId="NoList34">
    <w:name w:val="No List34"/>
    <w:next w:val="Sinlista"/>
    <w:semiHidden/>
    <w:unhideWhenUsed/>
    <w:rsid w:val="00A92E74"/>
  </w:style>
  <w:style w:type="numbering" w:customStyle="1" w:styleId="NoList8">
    <w:name w:val="No List8"/>
    <w:next w:val="Sinlista"/>
    <w:uiPriority w:val="99"/>
    <w:semiHidden/>
    <w:unhideWhenUsed/>
    <w:rsid w:val="00F45489"/>
  </w:style>
  <w:style w:type="numbering" w:customStyle="1" w:styleId="NoList15">
    <w:name w:val="No List15"/>
    <w:next w:val="Sinlista"/>
    <w:uiPriority w:val="99"/>
    <w:semiHidden/>
    <w:unhideWhenUsed/>
    <w:rsid w:val="00F45489"/>
  </w:style>
  <w:style w:type="table" w:customStyle="1" w:styleId="TableGrid5">
    <w:name w:val="Table Grid5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Sinlista"/>
    <w:semiHidden/>
    <w:unhideWhenUsed/>
    <w:rsid w:val="00F45489"/>
  </w:style>
  <w:style w:type="numbering" w:customStyle="1" w:styleId="NoList35">
    <w:name w:val="No List35"/>
    <w:next w:val="Sinlista"/>
    <w:semiHidden/>
    <w:unhideWhenUsed/>
    <w:rsid w:val="00F45489"/>
  </w:style>
  <w:style w:type="numbering" w:customStyle="1" w:styleId="NoList41">
    <w:name w:val="No List41"/>
    <w:next w:val="Sinlista"/>
    <w:uiPriority w:val="99"/>
    <w:semiHidden/>
    <w:unhideWhenUsed/>
    <w:rsid w:val="00F45489"/>
  </w:style>
  <w:style w:type="numbering" w:customStyle="1" w:styleId="NoList111">
    <w:name w:val="No List111"/>
    <w:next w:val="Sinlista"/>
    <w:uiPriority w:val="99"/>
    <w:semiHidden/>
    <w:unhideWhenUsed/>
    <w:rsid w:val="00F45489"/>
  </w:style>
  <w:style w:type="table" w:customStyle="1" w:styleId="TableGrid11">
    <w:name w:val="Table Grid1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Sinlista"/>
    <w:semiHidden/>
    <w:unhideWhenUsed/>
    <w:rsid w:val="00F45489"/>
  </w:style>
  <w:style w:type="numbering" w:customStyle="1" w:styleId="NoList311">
    <w:name w:val="No List311"/>
    <w:next w:val="Sinlista"/>
    <w:semiHidden/>
    <w:unhideWhenUsed/>
    <w:rsid w:val="00F45489"/>
  </w:style>
  <w:style w:type="numbering" w:customStyle="1" w:styleId="NoList51">
    <w:name w:val="No List51"/>
    <w:next w:val="Sinlista"/>
    <w:uiPriority w:val="99"/>
    <w:semiHidden/>
    <w:unhideWhenUsed/>
    <w:rsid w:val="00F45489"/>
  </w:style>
  <w:style w:type="numbering" w:customStyle="1" w:styleId="NoList121">
    <w:name w:val="No List121"/>
    <w:next w:val="Sinlista"/>
    <w:uiPriority w:val="99"/>
    <w:semiHidden/>
    <w:unhideWhenUsed/>
    <w:rsid w:val="00F45489"/>
  </w:style>
  <w:style w:type="table" w:customStyle="1" w:styleId="TableGrid21">
    <w:name w:val="Table Grid2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Sinlista"/>
    <w:semiHidden/>
    <w:unhideWhenUsed/>
    <w:rsid w:val="00F45489"/>
  </w:style>
  <w:style w:type="numbering" w:customStyle="1" w:styleId="NoList321">
    <w:name w:val="No List321"/>
    <w:next w:val="Sinlista"/>
    <w:semiHidden/>
    <w:unhideWhenUsed/>
    <w:rsid w:val="00F45489"/>
  </w:style>
  <w:style w:type="numbering" w:customStyle="1" w:styleId="NoList61">
    <w:name w:val="No List61"/>
    <w:next w:val="Sinlista"/>
    <w:uiPriority w:val="99"/>
    <w:semiHidden/>
    <w:unhideWhenUsed/>
    <w:rsid w:val="00F45489"/>
  </w:style>
  <w:style w:type="numbering" w:customStyle="1" w:styleId="NoList131">
    <w:name w:val="No List131"/>
    <w:next w:val="Sinlista"/>
    <w:uiPriority w:val="99"/>
    <w:semiHidden/>
    <w:unhideWhenUsed/>
    <w:rsid w:val="00F45489"/>
  </w:style>
  <w:style w:type="table" w:customStyle="1" w:styleId="TableGrid31">
    <w:name w:val="Table Grid3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Sinlista"/>
    <w:semiHidden/>
    <w:unhideWhenUsed/>
    <w:rsid w:val="00F45489"/>
  </w:style>
  <w:style w:type="numbering" w:customStyle="1" w:styleId="NoList331">
    <w:name w:val="No List331"/>
    <w:next w:val="Sinlista"/>
    <w:semiHidden/>
    <w:unhideWhenUsed/>
    <w:rsid w:val="00F45489"/>
  </w:style>
  <w:style w:type="numbering" w:customStyle="1" w:styleId="NoList71">
    <w:name w:val="No List71"/>
    <w:next w:val="Sinlista"/>
    <w:uiPriority w:val="99"/>
    <w:semiHidden/>
    <w:unhideWhenUsed/>
    <w:rsid w:val="00F45489"/>
  </w:style>
  <w:style w:type="numbering" w:customStyle="1" w:styleId="NoList141">
    <w:name w:val="No List141"/>
    <w:next w:val="Sinlista"/>
    <w:uiPriority w:val="99"/>
    <w:semiHidden/>
    <w:unhideWhenUsed/>
    <w:rsid w:val="00F45489"/>
  </w:style>
  <w:style w:type="table" w:customStyle="1" w:styleId="TableGrid41">
    <w:name w:val="Table Grid41"/>
    <w:basedOn w:val="Tablanormal"/>
    <w:next w:val="Tablaconcuadrcula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Sinlista"/>
    <w:semiHidden/>
    <w:unhideWhenUsed/>
    <w:rsid w:val="00F45489"/>
  </w:style>
  <w:style w:type="numbering" w:customStyle="1" w:styleId="NoList341">
    <w:name w:val="No List341"/>
    <w:next w:val="Sinlista"/>
    <w:semiHidden/>
    <w:unhideWhenUsed/>
    <w:rsid w:val="00F45489"/>
  </w:style>
  <w:style w:type="numbering" w:customStyle="1" w:styleId="NoList9">
    <w:name w:val="No List9"/>
    <w:next w:val="Sinlista"/>
    <w:uiPriority w:val="99"/>
    <w:semiHidden/>
    <w:unhideWhenUsed/>
    <w:rsid w:val="00AE4BF2"/>
  </w:style>
  <w:style w:type="numbering" w:customStyle="1" w:styleId="NoList16">
    <w:name w:val="No List16"/>
    <w:next w:val="Sinlista"/>
    <w:uiPriority w:val="99"/>
    <w:semiHidden/>
    <w:unhideWhenUsed/>
    <w:rsid w:val="00AE4BF2"/>
  </w:style>
  <w:style w:type="table" w:customStyle="1" w:styleId="TableGrid6">
    <w:name w:val="Table Grid6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Sinlista"/>
    <w:semiHidden/>
    <w:unhideWhenUsed/>
    <w:rsid w:val="00AE4BF2"/>
  </w:style>
  <w:style w:type="numbering" w:customStyle="1" w:styleId="NoList36">
    <w:name w:val="No List36"/>
    <w:next w:val="Sinlista"/>
    <w:semiHidden/>
    <w:unhideWhenUsed/>
    <w:rsid w:val="00AE4BF2"/>
  </w:style>
  <w:style w:type="numbering" w:customStyle="1" w:styleId="NoList42">
    <w:name w:val="No List42"/>
    <w:next w:val="Sinlista"/>
    <w:uiPriority w:val="99"/>
    <w:semiHidden/>
    <w:unhideWhenUsed/>
    <w:rsid w:val="00AE4BF2"/>
  </w:style>
  <w:style w:type="numbering" w:customStyle="1" w:styleId="NoList112">
    <w:name w:val="No List112"/>
    <w:next w:val="Sinlista"/>
    <w:uiPriority w:val="99"/>
    <w:semiHidden/>
    <w:unhideWhenUsed/>
    <w:rsid w:val="00AE4BF2"/>
  </w:style>
  <w:style w:type="table" w:customStyle="1" w:styleId="TableGrid12">
    <w:name w:val="Table Grid1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Sinlista"/>
    <w:semiHidden/>
    <w:unhideWhenUsed/>
    <w:rsid w:val="00AE4BF2"/>
  </w:style>
  <w:style w:type="numbering" w:customStyle="1" w:styleId="NoList312">
    <w:name w:val="No List312"/>
    <w:next w:val="Sinlista"/>
    <w:semiHidden/>
    <w:unhideWhenUsed/>
    <w:rsid w:val="00AE4BF2"/>
  </w:style>
  <w:style w:type="numbering" w:customStyle="1" w:styleId="NoList52">
    <w:name w:val="No List52"/>
    <w:next w:val="Sinlista"/>
    <w:uiPriority w:val="99"/>
    <w:semiHidden/>
    <w:unhideWhenUsed/>
    <w:rsid w:val="00AE4BF2"/>
  </w:style>
  <w:style w:type="numbering" w:customStyle="1" w:styleId="NoList122">
    <w:name w:val="No List122"/>
    <w:next w:val="Sinlista"/>
    <w:uiPriority w:val="99"/>
    <w:semiHidden/>
    <w:unhideWhenUsed/>
    <w:rsid w:val="00AE4BF2"/>
  </w:style>
  <w:style w:type="table" w:customStyle="1" w:styleId="TableGrid22">
    <w:name w:val="Table Grid2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Sinlista"/>
    <w:semiHidden/>
    <w:unhideWhenUsed/>
    <w:rsid w:val="00AE4BF2"/>
  </w:style>
  <w:style w:type="numbering" w:customStyle="1" w:styleId="NoList322">
    <w:name w:val="No List322"/>
    <w:next w:val="Sinlista"/>
    <w:semiHidden/>
    <w:unhideWhenUsed/>
    <w:rsid w:val="00AE4BF2"/>
  </w:style>
  <w:style w:type="numbering" w:customStyle="1" w:styleId="NoList62">
    <w:name w:val="No List62"/>
    <w:next w:val="Sinlista"/>
    <w:uiPriority w:val="99"/>
    <w:semiHidden/>
    <w:unhideWhenUsed/>
    <w:rsid w:val="00AE4BF2"/>
  </w:style>
  <w:style w:type="numbering" w:customStyle="1" w:styleId="NoList132">
    <w:name w:val="No List132"/>
    <w:next w:val="Sinlista"/>
    <w:uiPriority w:val="99"/>
    <w:semiHidden/>
    <w:unhideWhenUsed/>
    <w:rsid w:val="00AE4BF2"/>
  </w:style>
  <w:style w:type="table" w:customStyle="1" w:styleId="TableGrid32">
    <w:name w:val="Table Grid3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Sinlista"/>
    <w:semiHidden/>
    <w:unhideWhenUsed/>
    <w:rsid w:val="00AE4BF2"/>
  </w:style>
  <w:style w:type="numbering" w:customStyle="1" w:styleId="NoList332">
    <w:name w:val="No List332"/>
    <w:next w:val="Sinlista"/>
    <w:semiHidden/>
    <w:unhideWhenUsed/>
    <w:rsid w:val="00AE4BF2"/>
  </w:style>
  <w:style w:type="numbering" w:customStyle="1" w:styleId="NoList72">
    <w:name w:val="No List72"/>
    <w:next w:val="Sinlista"/>
    <w:uiPriority w:val="99"/>
    <w:semiHidden/>
    <w:unhideWhenUsed/>
    <w:rsid w:val="00AE4BF2"/>
  </w:style>
  <w:style w:type="numbering" w:customStyle="1" w:styleId="NoList142">
    <w:name w:val="No List142"/>
    <w:next w:val="Sinlista"/>
    <w:uiPriority w:val="99"/>
    <w:semiHidden/>
    <w:unhideWhenUsed/>
    <w:rsid w:val="00AE4BF2"/>
  </w:style>
  <w:style w:type="table" w:customStyle="1" w:styleId="TableGrid42">
    <w:name w:val="Table Grid42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Sinlista"/>
    <w:semiHidden/>
    <w:unhideWhenUsed/>
    <w:rsid w:val="00AE4BF2"/>
  </w:style>
  <w:style w:type="numbering" w:customStyle="1" w:styleId="NoList342">
    <w:name w:val="No List342"/>
    <w:next w:val="Sinlista"/>
    <w:semiHidden/>
    <w:unhideWhenUsed/>
    <w:rsid w:val="00AE4BF2"/>
  </w:style>
  <w:style w:type="numbering" w:customStyle="1" w:styleId="NoList81">
    <w:name w:val="No List81"/>
    <w:next w:val="Sinlista"/>
    <w:uiPriority w:val="99"/>
    <w:semiHidden/>
    <w:unhideWhenUsed/>
    <w:rsid w:val="00AE4BF2"/>
  </w:style>
  <w:style w:type="numbering" w:customStyle="1" w:styleId="NoList151">
    <w:name w:val="No List151"/>
    <w:next w:val="Sinlista"/>
    <w:uiPriority w:val="99"/>
    <w:semiHidden/>
    <w:unhideWhenUsed/>
    <w:rsid w:val="00AE4BF2"/>
  </w:style>
  <w:style w:type="table" w:customStyle="1" w:styleId="TableGrid51">
    <w:name w:val="Table Grid5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Sinlista"/>
    <w:semiHidden/>
    <w:unhideWhenUsed/>
    <w:rsid w:val="00AE4BF2"/>
  </w:style>
  <w:style w:type="numbering" w:customStyle="1" w:styleId="NoList351">
    <w:name w:val="No List351"/>
    <w:next w:val="Sinlista"/>
    <w:semiHidden/>
    <w:unhideWhenUsed/>
    <w:rsid w:val="00AE4BF2"/>
  </w:style>
  <w:style w:type="numbering" w:customStyle="1" w:styleId="NoList411">
    <w:name w:val="No List411"/>
    <w:next w:val="Sinlista"/>
    <w:uiPriority w:val="99"/>
    <w:semiHidden/>
    <w:unhideWhenUsed/>
    <w:rsid w:val="00AE4BF2"/>
  </w:style>
  <w:style w:type="numbering" w:customStyle="1" w:styleId="NoList1111">
    <w:name w:val="No List1111"/>
    <w:next w:val="Sinlista"/>
    <w:uiPriority w:val="99"/>
    <w:semiHidden/>
    <w:unhideWhenUsed/>
    <w:rsid w:val="00AE4BF2"/>
  </w:style>
  <w:style w:type="table" w:customStyle="1" w:styleId="TableGrid111">
    <w:name w:val="Table Grid1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Sinlista"/>
    <w:semiHidden/>
    <w:unhideWhenUsed/>
    <w:rsid w:val="00AE4BF2"/>
  </w:style>
  <w:style w:type="numbering" w:customStyle="1" w:styleId="NoList3111">
    <w:name w:val="No List3111"/>
    <w:next w:val="Sinlista"/>
    <w:semiHidden/>
    <w:unhideWhenUsed/>
    <w:rsid w:val="00AE4BF2"/>
  </w:style>
  <w:style w:type="numbering" w:customStyle="1" w:styleId="NoList511">
    <w:name w:val="No List511"/>
    <w:next w:val="Sinlista"/>
    <w:uiPriority w:val="99"/>
    <w:semiHidden/>
    <w:unhideWhenUsed/>
    <w:rsid w:val="00AE4BF2"/>
  </w:style>
  <w:style w:type="numbering" w:customStyle="1" w:styleId="NoList1211">
    <w:name w:val="No List1211"/>
    <w:next w:val="Sinlista"/>
    <w:uiPriority w:val="99"/>
    <w:semiHidden/>
    <w:unhideWhenUsed/>
    <w:rsid w:val="00AE4BF2"/>
  </w:style>
  <w:style w:type="table" w:customStyle="1" w:styleId="TableGrid211">
    <w:name w:val="Table Grid2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Sinlista"/>
    <w:semiHidden/>
    <w:unhideWhenUsed/>
    <w:rsid w:val="00AE4BF2"/>
  </w:style>
  <w:style w:type="numbering" w:customStyle="1" w:styleId="NoList3211">
    <w:name w:val="No List3211"/>
    <w:next w:val="Sinlista"/>
    <w:semiHidden/>
    <w:unhideWhenUsed/>
    <w:rsid w:val="00AE4BF2"/>
  </w:style>
  <w:style w:type="numbering" w:customStyle="1" w:styleId="NoList611">
    <w:name w:val="No List611"/>
    <w:next w:val="Sinlista"/>
    <w:uiPriority w:val="99"/>
    <w:semiHidden/>
    <w:unhideWhenUsed/>
    <w:rsid w:val="00AE4BF2"/>
  </w:style>
  <w:style w:type="numbering" w:customStyle="1" w:styleId="NoList1311">
    <w:name w:val="No List1311"/>
    <w:next w:val="Sinlista"/>
    <w:uiPriority w:val="99"/>
    <w:semiHidden/>
    <w:unhideWhenUsed/>
    <w:rsid w:val="00AE4BF2"/>
  </w:style>
  <w:style w:type="table" w:customStyle="1" w:styleId="TableGrid311">
    <w:name w:val="Table Grid3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Sinlista"/>
    <w:semiHidden/>
    <w:unhideWhenUsed/>
    <w:rsid w:val="00AE4BF2"/>
  </w:style>
  <w:style w:type="numbering" w:customStyle="1" w:styleId="NoList3311">
    <w:name w:val="No List3311"/>
    <w:next w:val="Sinlista"/>
    <w:semiHidden/>
    <w:unhideWhenUsed/>
    <w:rsid w:val="00AE4BF2"/>
  </w:style>
  <w:style w:type="numbering" w:customStyle="1" w:styleId="NoList711">
    <w:name w:val="No List711"/>
    <w:next w:val="Sinlista"/>
    <w:uiPriority w:val="99"/>
    <w:semiHidden/>
    <w:unhideWhenUsed/>
    <w:rsid w:val="00AE4BF2"/>
  </w:style>
  <w:style w:type="numbering" w:customStyle="1" w:styleId="NoList1411">
    <w:name w:val="No List1411"/>
    <w:next w:val="Sinlista"/>
    <w:uiPriority w:val="99"/>
    <w:semiHidden/>
    <w:unhideWhenUsed/>
    <w:rsid w:val="00AE4BF2"/>
  </w:style>
  <w:style w:type="table" w:customStyle="1" w:styleId="TableGrid411">
    <w:name w:val="Table Grid411"/>
    <w:basedOn w:val="Tablanormal"/>
    <w:next w:val="Tablaconcuadrcula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Sinlista"/>
    <w:semiHidden/>
    <w:unhideWhenUsed/>
    <w:rsid w:val="00AE4BF2"/>
  </w:style>
  <w:style w:type="numbering" w:customStyle="1" w:styleId="NoList3411">
    <w:name w:val="No List3411"/>
    <w:next w:val="Sinlista"/>
    <w:semiHidden/>
    <w:unhideWhenUsed/>
    <w:rsid w:val="00AE4BF2"/>
  </w:style>
  <w:style w:type="paragraph" w:styleId="Revisi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3A1CC1"/>
    <w:rPr>
      <w:color w:val="808080"/>
    </w:rPr>
  </w:style>
  <w:style w:type="paragraph" w:styleId="Sinespaciado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cionar">
    <w:name w:val="Mention"/>
    <w:basedOn w:val="Fuentedeprrafopredeter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Fuentedeprrafopredeter"/>
    <w:uiPriority w:val="99"/>
    <w:rsid w:val="0051022C"/>
    <w:rPr>
      <w:color w:val="808080"/>
      <w:shd w:val="clear" w:color="auto" w:fill="E6E6E6"/>
    </w:rPr>
  </w:style>
  <w:style w:type="character" w:styleId="Mencinsinresolver">
    <w:name w:val="Unresolved Mention"/>
    <w:basedOn w:val="Fuentedeprrafopredeter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Fuentedeprrafopredeter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docs\S1-252664.zip" TargetMode="External"/><Relationship Id="rId18" Type="http://schemas.openxmlformats.org/officeDocument/2006/relationships/hyperlink" Target="C:/TEMP/borrar/3GPP/SA1/Inbox/S1-252196.zip" TargetMode="External"/><Relationship Id="rId26" Type="http://schemas.openxmlformats.org/officeDocument/2006/relationships/hyperlink" Target="docs\S1-252665.zip" TargetMode="External"/><Relationship Id="rId39" Type="http://schemas.openxmlformats.org/officeDocument/2006/relationships/hyperlink" Target="C:/TEMP/borrar/3GPP/SA1/Inbox/S1-252132.zip" TargetMode="External"/><Relationship Id="rId21" Type="http://schemas.openxmlformats.org/officeDocument/2006/relationships/hyperlink" Target="docs\S1-252663.zip" TargetMode="External"/><Relationship Id="rId34" Type="http://schemas.openxmlformats.org/officeDocument/2006/relationships/hyperlink" Target="C:/TEMP/borrar/3GPP/SA1/Inbox/S1-252190.zip" TargetMode="External"/><Relationship Id="rId42" Type="http://schemas.openxmlformats.org/officeDocument/2006/relationships/hyperlink" Target="docs\S1-252660.zip" TargetMode="External"/><Relationship Id="rId47" Type="http://schemas.openxmlformats.org/officeDocument/2006/relationships/hyperlink" Target="C:/TEMP/borrar/3GPP/SA1/Inbox/S1-252289.zip" TargetMode="External"/><Relationship Id="rId50" Type="http://schemas.openxmlformats.org/officeDocument/2006/relationships/hyperlink" Target="docs\S1-252662.zip" TargetMode="External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C:/TEMP/borrar/3GPP/SA1/Inbox/S1-252316.zip" TargetMode="External"/><Relationship Id="rId29" Type="http://schemas.openxmlformats.org/officeDocument/2006/relationships/hyperlink" Target="C:/TEMP/borrar/3GPP/SA1/Inbox/S1-252317.zip" TargetMode="External"/><Relationship Id="rId11" Type="http://schemas.openxmlformats.org/officeDocument/2006/relationships/hyperlink" Target="C:/TEMP/borrar/3GPP/SA1/Inbox/S1-252214.zip" TargetMode="External"/><Relationship Id="rId24" Type="http://schemas.openxmlformats.org/officeDocument/2006/relationships/hyperlink" Target="C:/TEMP/borrar/3GPP/SA1/Inbox/S1-252215.zip" TargetMode="External"/><Relationship Id="rId32" Type="http://schemas.openxmlformats.org/officeDocument/2006/relationships/hyperlink" Target="docs\S1-252656.zip" TargetMode="External"/><Relationship Id="rId37" Type="http://schemas.openxmlformats.org/officeDocument/2006/relationships/hyperlink" Target="C:/TEMP/borrar/3GPP/SA1/Inbox/S1-252123.zip" TargetMode="External"/><Relationship Id="rId40" Type="http://schemas.openxmlformats.org/officeDocument/2006/relationships/hyperlink" Target="docs\S1-252659.zip" TargetMode="External"/><Relationship Id="rId45" Type="http://schemas.openxmlformats.org/officeDocument/2006/relationships/hyperlink" Target="file:///C:\TEMP\borrar\3GPP\SA1\Inbox\S1-250414.zip" TargetMode="External"/><Relationship Id="rId53" Type="http://schemas.openxmlformats.org/officeDocument/2006/relationships/footer" Target="footer3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hyperlink" Target="docs\S1-252651.zip" TargetMode="External"/><Relationship Id="rId31" Type="http://schemas.openxmlformats.org/officeDocument/2006/relationships/hyperlink" Target="C:/TEMP/borrar/3GPP/SA1/Inbox/S1-252329.zip" TargetMode="External"/><Relationship Id="rId44" Type="http://schemas.openxmlformats.org/officeDocument/2006/relationships/hyperlink" Target="C:/TEMP/borrar/3GPP/SA1/Inbox/S1-252233.zip" TargetMode="External"/><Relationship Id="rId52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:/TEMP/borrar/3GPP/SA1/Inbox/S1-252041.zip" TargetMode="External"/><Relationship Id="rId22" Type="http://schemas.openxmlformats.org/officeDocument/2006/relationships/hyperlink" Target="docs\S1-252666.zip" TargetMode="External"/><Relationship Id="rId27" Type="http://schemas.openxmlformats.org/officeDocument/2006/relationships/hyperlink" Target="docs\S1-252669.zip" TargetMode="External"/><Relationship Id="rId30" Type="http://schemas.openxmlformats.org/officeDocument/2006/relationships/hyperlink" Target="docs\S1-252655.zip" TargetMode="External"/><Relationship Id="rId35" Type="http://schemas.openxmlformats.org/officeDocument/2006/relationships/hyperlink" Target="docs\S1-252657.zip" TargetMode="External"/><Relationship Id="rId43" Type="http://schemas.openxmlformats.org/officeDocument/2006/relationships/hyperlink" Target="docs\S1-252667.zip" TargetMode="External"/><Relationship Id="rId48" Type="http://schemas.openxmlformats.org/officeDocument/2006/relationships/hyperlink" Target="docs\S1-252668.zip" TargetMode="External"/><Relationship Id="rId8" Type="http://schemas.openxmlformats.org/officeDocument/2006/relationships/webSettings" Target="webSettings.xml"/><Relationship Id="rId51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docs\S1-252650.zip" TargetMode="External"/><Relationship Id="rId17" Type="http://schemas.openxmlformats.org/officeDocument/2006/relationships/hyperlink" Target="docs\S1-252652.zip" TargetMode="External"/><Relationship Id="rId25" Type="http://schemas.openxmlformats.org/officeDocument/2006/relationships/hyperlink" Target="docs\S1-252653.zip" TargetMode="External"/><Relationship Id="rId33" Type="http://schemas.openxmlformats.org/officeDocument/2006/relationships/hyperlink" Target="C:/TEMP/borrar/3GPP/SA1/Inbox/S1-252122.zip" TargetMode="External"/><Relationship Id="rId38" Type="http://schemas.openxmlformats.org/officeDocument/2006/relationships/hyperlink" Target="docs\S1-252658.zip" TargetMode="External"/><Relationship Id="rId46" Type="http://schemas.openxmlformats.org/officeDocument/2006/relationships/hyperlink" Target="docs\S1-252661.zip" TargetMode="External"/><Relationship Id="rId20" Type="http://schemas.openxmlformats.org/officeDocument/2006/relationships/hyperlink" Target="docs\S1-252654.zip" TargetMode="External"/><Relationship Id="rId41" Type="http://schemas.openxmlformats.org/officeDocument/2006/relationships/hyperlink" Target="C:/TEMP/borrar/3GPP/SA1/Inbox/S1-252192.zip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C:/TEMP/borrar/3GPP/SA1/Inbox/S1-252059.zip" TargetMode="External"/><Relationship Id="rId23" Type="http://schemas.openxmlformats.org/officeDocument/2006/relationships/hyperlink" Target="C:/TEMP/borrar/3GPP/SA1/Inbox/S1-252197.zip" TargetMode="External"/><Relationship Id="rId28" Type="http://schemas.openxmlformats.org/officeDocument/2006/relationships/hyperlink" Target="C:/TEMP/borrar/3GPP/SA1/Inbox/S1-252246.zip" TargetMode="External"/><Relationship Id="rId36" Type="http://schemas.openxmlformats.org/officeDocument/2006/relationships/hyperlink" Target="C:/TEMP/borrar/3GPP/SA1/Inbox/S1-252065.zip" TargetMode="External"/><Relationship Id="rId49" Type="http://schemas.openxmlformats.org/officeDocument/2006/relationships/hyperlink" Target="C:/TEMP/borrar/3GPP/SA1/Inbox/S1-2523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01721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2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5bd4d2-aa7c-445f-9ef8-222ebb1d2b43}" enabled="1" method="Privileged" siteId="{9744600e-3e04-492e-baa1-25ec245c6f1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219</TotalTime>
  <Pages>4</Pages>
  <Words>1140</Words>
  <Characters>6272</Characters>
  <Application>Microsoft Office Word</Application>
  <DocSecurity>0</DocSecurity>
  <Lines>52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7398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JESUS MARIA MARTIN GARCIA</cp:lastModifiedBy>
  <cp:revision>8</cp:revision>
  <dcterms:created xsi:type="dcterms:W3CDTF">2025-05-20T04:48:00Z</dcterms:created>
  <dcterms:modified xsi:type="dcterms:W3CDTF">2025-05-22T02:16:00Z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ClassificationContentMarkingFooterShapeIds">
    <vt:lpwstr>1f2a19df,76a50262,1966fe26</vt:lpwstr>
  </property>
  <property fmtid="{D5CDD505-2E9C-101B-9397-08002B2CF9AE}" pid="4" name="ClassificationContentMarkingFooterFontProps">
    <vt:lpwstr>#000000,7,Arial</vt:lpwstr>
  </property>
  <property fmtid="{D5CDD505-2E9C-101B-9397-08002B2CF9AE}" pid="5" name="ClassificationContentMarkingFooterText">
    <vt:lpwstr>***Este documento está clasificado como PUBLICO por TELEFÓNICA.
***This document is classified as PUBLIC by TELEFÓNICA.</vt:lpwstr>
  </property>
</Properties>
</file>